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45336" w14:textId="77777777" w:rsidR="00AE4032" w:rsidRDefault="00AE4032" w:rsidP="00C25DB5">
      <w:pPr>
        <w:spacing w:after="0" w:line="288" w:lineRule="auto"/>
        <w:rPr>
          <w:rFonts w:ascii="Lato" w:eastAsia="Times New Roman" w:hAnsi="Lato" w:cs="Lato"/>
          <w:iCs/>
          <w:lang w:eastAsia="pl-PL"/>
        </w:rPr>
      </w:pPr>
    </w:p>
    <w:p w14:paraId="06775DA4" w14:textId="1CA3FC3A" w:rsidR="00971DA0" w:rsidRDefault="00AE4032">
      <w:pPr>
        <w:spacing w:after="0" w:line="240" w:lineRule="auto"/>
        <w:rPr>
          <w:rFonts w:ascii="Lato" w:eastAsia="Times New Roman" w:hAnsi="Lato" w:cs="Lato"/>
          <w:iCs/>
          <w:lang w:eastAsia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08647B" w:rsidRPr="00552B99" w14:paraId="32FB2A55" w14:textId="77777777"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</w:tcPr>
          <w:p w14:paraId="005E0BE6" w14:textId="77777777" w:rsidR="0008647B" w:rsidRPr="00552B99" w:rsidRDefault="0008647B">
            <w:pPr>
              <w:pStyle w:val="Tekstprzypisudolnego"/>
              <w:spacing w:after="40"/>
              <w:jc w:val="right"/>
              <w:rPr>
                <w:rFonts w:ascii="Lato" w:hAnsi="Lato" w:cs="Lato"/>
                <w:b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br w:type="page"/>
            </w:r>
            <w:r w:rsidRPr="00552B99">
              <w:rPr>
                <w:rFonts w:ascii="Lato" w:hAnsi="Lato" w:cs="Lato"/>
                <w:b/>
                <w:sz w:val="22"/>
                <w:szCs w:val="22"/>
              </w:rPr>
              <w:t>Załącznik 1 do zapytania ofertowego</w:t>
            </w:r>
          </w:p>
        </w:tc>
      </w:tr>
      <w:tr w:rsidR="0008647B" w:rsidRPr="00552B99" w14:paraId="08222B1C" w14:textId="77777777">
        <w:trPr>
          <w:trHeight w:val="480"/>
        </w:trPr>
        <w:tc>
          <w:tcPr>
            <w:tcW w:w="949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893C60F" w14:textId="77777777" w:rsidR="0008647B" w:rsidRPr="00552B99" w:rsidRDefault="0008647B">
            <w:pPr>
              <w:pStyle w:val="Tekstprzypisudolnego"/>
              <w:spacing w:after="40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552B99">
              <w:rPr>
                <w:rFonts w:ascii="Lato" w:hAnsi="Lato" w:cs="Lato"/>
                <w:b/>
                <w:sz w:val="22"/>
                <w:szCs w:val="22"/>
              </w:rPr>
              <w:t>FORMULARZ OFERTOWY- WZÓR</w:t>
            </w:r>
          </w:p>
        </w:tc>
      </w:tr>
    </w:tbl>
    <w:p w14:paraId="068997BC" w14:textId="77777777" w:rsidR="00F950E8" w:rsidRPr="00552B99" w:rsidRDefault="00F950E8" w:rsidP="002444C8">
      <w:pPr>
        <w:pStyle w:val="Akapitzlist"/>
        <w:spacing w:line="288" w:lineRule="auto"/>
        <w:rPr>
          <w:rFonts w:ascii="Lato" w:hAnsi="Lato" w:cs="Lato"/>
          <w:i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552"/>
        <w:gridCol w:w="283"/>
        <w:gridCol w:w="851"/>
        <w:gridCol w:w="709"/>
        <w:gridCol w:w="1134"/>
        <w:gridCol w:w="917"/>
      </w:tblGrid>
      <w:tr w:rsidR="0008647B" w:rsidRPr="00552B99" w14:paraId="6FDD0E49" w14:textId="77777777" w:rsidTr="00552B99">
        <w:tc>
          <w:tcPr>
            <w:tcW w:w="9351" w:type="dxa"/>
            <w:gridSpan w:val="7"/>
          </w:tcPr>
          <w:p w14:paraId="0468AC36" w14:textId="77777777" w:rsidR="0008647B" w:rsidRPr="00552B99" w:rsidRDefault="0008647B">
            <w:pPr>
              <w:pStyle w:val="Tekstprzypisudolnego"/>
              <w:spacing w:after="40"/>
              <w:rPr>
                <w:rFonts w:ascii="Lato" w:hAnsi="Lato" w:cs="Lato"/>
                <w:b/>
                <w:sz w:val="22"/>
                <w:szCs w:val="22"/>
              </w:rPr>
            </w:pPr>
            <w:r w:rsidRPr="00552B99">
              <w:rPr>
                <w:rFonts w:ascii="Lato" w:hAnsi="Lato" w:cs="Lato"/>
                <w:b/>
                <w:sz w:val="22"/>
                <w:szCs w:val="22"/>
              </w:rPr>
              <w:t xml:space="preserve">   </w:t>
            </w:r>
          </w:p>
          <w:p w14:paraId="3EA35122" w14:textId="77777777" w:rsidR="0008647B" w:rsidRPr="00552B99" w:rsidRDefault="0008647B">
            <w:pPr>
              <w:pStyle w:val="Tekstprzypisudolnego"/>
              <w:spacing w:after="40"/>
              <w:rPr>
                <w:rFonts w:ascii="Lato" w:hAnsi="Lato" w:cs="Lato"/>
                <w:b/>
                <w:sz w:val="22"/>
                <w:szCs w:val="22"/>
              </w:rPr>
            </w:pPr>
            <w:r w:rsidRPr="00552B99">
              <w:rPr>
                <w:rFonts w:ascii="Lato" w:hAnsi="Lato" w:cs="Lato"/>
                <w:b/>
                <w:sz w:val="22"/>
                <w:szCs w:val="22"/>
              </w:rPr>
              <w:t xml:space="preserve">                                                                   Oferta</w:t>
            </w:r>
          </w:p>
          <w:p w14:paraId="1A6C6410" w14:textId="77777777" w:rsidR="0008647B" w:rsidRPr="00552B99" w:rsidRDefault="0008647B">
            <w:pPr>
              <w:pStyle w:val="Tekstprzypisudolnego"/>
              <w:spacing w:after="40"/>
              <w:ind w:left="4178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b/>
                <w:sz w:val="22"/>
                <w:szCs w:val="22"/>
              </w:rPr>
              <w:t xml:space="preserve"> </w:t>
            </w:r>
            <w:r w:rsidRPr="00552B99">
              <w:rPr>
                <w:rFonts w:ascii="Lato" w:hAnsi="Lato" w:cs="Lato"/>
                <w:sz w:val="22"/>
                <w:szCs w:val="22"/>
              </w:rPr>
              <w:t>dla</w:t>
            </w:r>
          </w:p>
          <w:p w14:paraId="4B478411" w14:textId="77777777" w:rsidR="0008647B" w:rsidRPr="00552B99" w:rsidRDefault="0008647B">
            <w:pPr>
              <w:pStyle w:val="Tekstprzypisudolnego"/>
              <w:spacing w:after="40"/>
              <w:ind w:left="4178" w:firstLine="20"/>
              <w:rPr>
                <w:rFonts w:ascii="Lato" w:hAnsi="Lato" w:cs="Lato"/>
                <w:b/>
                <w:sz w:val="22"/>
                <w:szCs w:val="22"/>
              </w:rPr>
            </w:pPr>
            <w:r w:rsidRPr="00552B99">
              <w:rPr>
                <w:rFonts w:ascii="Lato" w:hAnsi="Lato" w:cs="Lato"/>
                <w:b/>
                <w:sz w:val="22"/>
                <w:szCs w:val="22"/>
              </w:rPr>
              <w:t xml:space="preserve">Regionalnej Dyrekcji Ochrony Środowiska </w:t>
            </w:r>
            <w:r w:rsidRPr="00552B99">
              <w:rPr>
                <w:rFonts w:ascii="Lato" w:hAnsi="Lato" w:cs="Lato"/>
                <w:b/>
                <w:sz w:val="22"/>
                <w:szCs w:val="22"/>
              </w:rPr>
              <w:br/>
              <w:t xml:space="preserve">w Warszawie  </w:t>
            </w:r>
          </w:p>
          <w:p w14:paraId="11A25A3E" w14:textId="77777777" w:rsidR="0008647B" w:rsidRPr="00552B99" w:rsidRDefault="0008647B">
            <w:pPr>
              <w:pStyle w:val="Tekstprzypisudolnego"/>
              <w:spacing w:after="40"/>
              <w:ind w:left="4178" w:firstLine="20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t>ul. Henryka Sienkiewicza 3</w:t>
            </w:r>
          </w:p>
          <w:p w14:paraId="1C6CBCBD" w14:textId="77777777" w:rsidR="0008647B" w:rsidRPr="00552B99" w:rsidRDefault="0008647B">
            <w:pPr>
              <w:pStyle w:val="Tekstprzypisudolnego"/>
              <w:spacing w:after="40"/>
              <w:ind w:left="4178"/>
              <w:jc w:val="both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t xml:space="preserve">00-015 Warszawa </w:t>
            </w:r>
          </w:p>
          <w:p w14:paraId="12916BB1" w14:textId="02E0CAB9" w:rsidR="0008647B" w:rsidRPr="00552B99" w:rsidRDefault="0008647B">
            <w:pPr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</w:rPr>
              <w:t xml:space="preserve">W postępowaniu o udzielenie zamówienia publicznego </w:t>
            </w:r>
            <w:r w:rsidR="001F0A5A" w:rsidRPr="00552B99">
              <w:rPr>
                <w:rFonts w:ascii="Lato" w:hAnsi="Lato" w:cs="Lato"/>
              </w:rPr>
              <w:t xml:space="preserve">pn.: </w:t>
            </w:r>
            <w:r w:rsidR="001F0A5A" w:rsidRPr="00552B99">
              <w:rPr>
                <w:rFonts w:ascii="Lato" w:hAnsi="Lato" w:cs="Lato"/>
                <w:b/>
              </w:rPr>
              <w:t>Zakup, dostawa i montaż w terenie na wyspach i łachach na rzece Wisła, w miejscach wskazanych przez Zamawiającego ogrodzeń antydrapieżniczych na potrzeby Regionalnej Dyrekcji Ochrony Środowiska w Warszawie</w:t>
            </w:r>
            <w:r w:rsidR="009F1929" w:rsidRPr="00552B99">
              <w:rPr>
                <w:rFonts w:ascii="Lato" w:hAnsi="Lato" w:cs="Lato"/>
                <w:b/>
              </w:rPr>
              <w:t>,</w:t>
            </w:r>
            <w:r w:rsidR="009F1929" w:rsidRPr="00552B99">
              <w:t xml:space="preserve"> znak sprawy: </w:t>
            </w:r>
            <w:r w:rsidR="009F1929" w:rsidRPr="00552B99">
              <w:rPr>
                <w:rFonts w:ascii="Lato" w:hAnsi="Lato" w:cs="Lato"/>
                <w:b/>
              </w:rPr>
              <w:t>ZPP.261.15.2026</w:t>
            </w:r>
            <w:r w:rsidR="009F1929" w:rsidRPr="00552B99">
              <w:rPr>
                <w:rFonts w:ascii="Lato" w:hAnsi="Lato" w:cs="Lato"/>
                <w:b/>
              </w:rPr>
              <w:tab/>
            </w:r>
          </w:p>
        </w:tc>
      </w:tr>
      <w:tr w:rsidR="0008647B" w:rsidRPr="00552B99" w14:paraId="0F0B33B8" w14:textId="77777777" w:rsidTr="00552B99">
        <w:tc>
          <w:tcPr>
            <w:tcW w:w="5740" w:type="dxa"/>
            <w:gridSpan w:val="3"/>
          </w:tcPr>
          <w:p w14:paraId="0E79EE13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b/>
                <w:noProof/>
                <w:color w:val="000000"/>
                <w:spacing w:val="-2"/>
              </w:rPr>
              <w:t>Nazwa Wykonawcy*:</w:t>
            </w:r>
          </w:p>
          <w:p w14:paraId="76AF0393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</w:p>
          <w:p w14:paraId="332912D8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</w:p>
        </w:tc>
        <w:tc>
          <w:tcPr>
            <w:tcW w:w="3611" w:type="dxa"/>
            <w:gridSpan w:val="4"/>
          </w:tcPr>
          <w:p w14:paraId="49C4A66F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</w:p>
          <w:p w14:paraId="1831D27C" w14:textId="77777777" w:rsidR="0008647B" w:rsidRPr="00552B99" w:rsidRDefault="0008647B">
            <w:pPr>
              <w:spacing w:line="360" w:lineRule="auto"/>
              <w:jc w:val="center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......................................................</w:t>
            </w:r>
          </w:p>
          <w:p w14:paraId="4A649093" w14:textId="77777777" w:rsidR="0008647B" w:rsidRPr="00552B99" w:rsidRDefault="0008647B">
            <w:pPr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- zwany w dalszej części oferty Wykonawcą</w:t>
            </w:r>
          </w:p>
        </w:tc>
      </w:tr>
      <w:tr w:rsidR="0008647B" w:rsidRPr="00552B99" w14:paraId="4ACDF881" w14:textId="77777777" w:rsidTr="00552B99">
        <w:trPr>
          <w:trHeight w:val="537"/>
        </w:trPr>
        <w:tc>
          <w:tcPr>
            <w:tcW w:w="5740" w:type="dxa"/>
            <w:gridSpan w:val="3"/>
          </w:tcPr>
          <w:p w14:paraId="3BCBC4EE" w14:textId="77777777" w:rsidR="0008647B" w:rsidRPr="00552B99" w:rsidRDefault="0008647B">
            <w:pPr>
              <w:spacing w:line="360" w:lineRule="auto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Forma organizacyjno-prawna Wykonawcy:</w:t>
            </w:r>
          </w:p>
        </w:tc>
        <w:tc>
          <w:tcPr>
            <w:tcW w:w="3611" w:type="dxa"/>
            <w:gridSpan w:val="4"/>
          </w:tcPr>
          <w:p w14:paraId="134EA2F3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14:paraId="4412A3F4" w14:textId="77777777" w:rsidTr="00552B99">
        <w:tc>
          <w:tcPr>
            <w:tcW w:w="5740" w:type="dxa"/>
            <w:gridSpan w:val="3"/>
          </w:tcPr>
          <w:p w14:paraId="0E34B352" w14:textId="41C30AC6" w:rsidR="0008647B" w:rsidRPr="00552B99" w:rsidRDefault="001F0A5A" w:rsidP="001F0A5A">
            <w:pPr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Osoba wyznaczona przez Wykonawcę do kontaktów z Zamawiającym imię i nazwisko</w:t>
            </w:r>
            <w:r w:rsidR="000510C8">
              <w:rPr>
                <w:rFonts w:ascii="Lato" w:hAnsi="Lato" w:cs="Lato"/>
                <w:noProof/>
                <w:color w:val="000000"/>
                <w:spacing w:val="-2"/>
              </w:rPr>
              <w:t xml:space="preserve">, </w:t>
            </w: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e-mail (do korespondencji elektronicznej, na podany adres będą wysyłane wszystkie informacje przesyłane drogą elektroniczną)</w:t>
            </w:r>
          </w:p>
        </w:tc>
        <w:tc>
          <w:tcPr>
            <w:tcW w:w="3611" w:type="dxa"/>
            <w:gridSpan w:val="4"/>
          </w:tcPr>
          <w:p w14:paraId="16CFFC66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14:paraId="4466D078" w14:textId="77777777" w:rsidTr="00552B99">
        <w:tc>
          <w:tcPr>
            <w:tcW w:w="2905" w:type="dxa"/>
          </w:tcPr>
          <w:p w14:paraId="1A28ABBF" w14:textId="77777777" w:rsidR="0008647B" w:rsidRPr="00552B99" w:rsidRDefault="0008647B">
            <w:pPr>
              <w:shd w:val="clear" w:color="auto" w:fill="FFFFFF"/>
              <w:spacing w:line="360" w:lineRule="auto"/>
              <w:ind w:left="14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b/>
                <w:noProof/>
                <w:color w:val="000000"/>
                <w:spacing w:val="-2"/>
              </w:rPr>
              <w:t>Siedziba Wykonawcy:</w:t>
            </w:r>
          </w:p>
        </w:tc>
        <w:tc>
          <w:tcPr>
            <w:tcW w:w="6446" w:type="dxa"/>
            <w:gridSpan w:val="6"/>
          </w:tcPr>
          <w:p w14:paraId="25518BA4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14:paraId="26E3960F" w14:textId="77777777" w:rsidTr="00552B99">
        <w:tc>
          <w:tcPr>
            <w:tcW w:w="2905" w:type="dxa"/>
          </w:tcPr>
          <w:p w14:paraId="375866C8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6"/>
              </w:rPr>
              <w:t>Kraj i miejscowość</w:t>
            </w:r>
          </w:p>
        </w:tc>
        <w:tc>
          <w:tcPr>
            <w:tcW w:w="6446" w:type="dxa"/>
            <w:gridSpan w:val="6"/>
          </w:tcPr>
          <w:p w14:paraId="556BE2AB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14:paraId="5BFB2482" w14:textId="77777777" w:rsidTr="00552B99">
        <w:tc>
          <w:tcPr>
            <w:tcW w:w="2905" w:type="dxa"/>
          </w:tcPr>
          <w:p w14:paraId="0400926C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Ulica</w:t>
            </w:r>
          </w:p>
        </w:tc>
        <w:tc>
          <w:tcPr>
            <w:tcW w:w="2552" w:type="dxa"/>
          </w:tcPr>
          <w:p w14:paraId="24FDEBF6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  <w:tc>
          <w:tcPr>
            <w:tcW w:w="1134" w:type="dxa"/>
            <w:gridSpan w:val="2"/>
          </w:tcPr>
          <w:p w14:paraId="3C521515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Nr domu</w:t>
            </w:r>
          </w:p>
        </w:tc>
        <w:tc>
          <w:tcPr>
            <w:tcW w:w="709" w:type="dxa"/>
          </w:tcPr>
          <w:p w14:paraId="33FFA2DE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  <w:tc>
          <w:tcPr>
            <w:tcW w:w="1134" w:type="dxa"/>
          </w:tcPr>
          <w:p w14:paraId="7117E920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Nr lokalu</w:t>
            </w:r>
          </w:p>
        </w:tc>
        <w:tc>
          <w:tcPr>
            <w:tcW w:w="917" w:type="dxa"/>
          </w:tcPr>
          <w:p w14:paraId="3D575F98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14:paraId="5667891C" w14:textId="77777777" w:rsidTr="00552B99">
        <w:trPr>
          <w:cantSplit/>
        </w:trPr>
        <w:tc>
          <w:tcPr>
            <w:tcW w:w="2905" w:type="dxa"/>
          </w:tcPr>
          <w:p w14:paraId="4CB46458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t>Kod pocztowy</w:t>
            </w:r>
          </w:p>
        </w:tc>
        <w:tc>
          <w:tcPr>
            <w:tcW w:w="6446" w:type="dxa"/>
            <w:gridSpan w:val="6"/>
          </w:tcPr>
          <w:p w14:paraId="3F7A6AFF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14:paraId="46ED3EA3" w14:textId="77777777" w:rsidTr="00552B99">
        <w:trPr>
          <w:cantSplit/>
        </w:trPr>
        <w:tc>
          <w:tcPr>
            <w:tcW w:w="2905" w:type="dxa"/>
          </w:tcPr>
          <w:p w14:paraId="5D03D428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  <w:lang w:val="en-US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  <w:lang w:val="en-US"/>
              </w:rPr>
              <w:t>Tel.</w:t>
            </w:r>
          </w:p>
        </w:tc>
        <w:tc>
          <w:tcPr>
            <w:tcW w:w="6446" w:type="dxa"/>
            <w:gridSpan w:val="6"/>
          </w:tcPr>
          <w:p w14:paraId="76EEEC54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  <w:lang w:val="en-US"/>
              </w:rPr>
            </w:pPr>
          </w:p>
        </w:tc>
      </w:tr>
      <w:tr w:rsidR="0008647B" w:rsidRPr="00552B99" w14:paraId="697A0CBE" w14:textId="77777777" w:rsidTr="00552B99">
        <w:trPr>
          <w:cantSplit/>
        </w:trPr>
        <w:tc>
          <w:tcPr>
            <w:tcW w:w="2905" w:type="dxa"/>
          </w:tcPr>
          <w:p w14:paraId="1688D141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spacing w:val="-2"/>
                <w:lang w:val="en-US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  <w:lang w:val="en-US"/>
              </w:rPr>
              <w:t xml:space="preserve">Fax. </w:t>
            </w:r>
          </w:p>
        </w:tc>
        <w:tc>
          <w:tcPr>
            <w:tcW w:w="6446" w:type="dxa"/>
            <w:gridSpan w:val="6"/>
          </w:tcPr>
          <w:p w14:paraId="19D05C85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  <w:lang w:val="en-US"/>
              </w:rPr>
            </w:pPr>
          </w:p>
        </w:tc>
      </w:tr>
      <w:tr w:rsidR="0008647B" w:rsidRPr="00552B99" w14:paraId="33D7828F" w14:textId="77777777" w:rsidTr="00552B99">
        <w:trPr>
          <w:cantSplit/>
        </w:trPr>
        <w:tc>
          <w:tcPr>
            <w:tcW w:w="2905" w:type="dxa"/>
          </w:tcPr>
          <w:p w14:paraId="229A776A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  <w:color w:val="000000"/>
                <w:spacing w:val="-2"/>
              </w:rPr>
              <w:lastRenderedPageBreak/>
              <w:t>e-mail</w:t>
            </w:r>
          </w:p>
        </w:tc>
        <w:tc>
          <w:tcPr>
            <w:tcW w:w="6446" w:type="dxa"/>
            <w:gridSpan w:val="6"/>
          </w:tcPr>
          <w:p w14:paraId="1AE3E511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14:paraId="6B48C752" w14:textId="77777777" w:rsidTr="00552B99">
        <w:trPr>
          <w:cantSplit/>
        </w:trPr>
        <w:tc>
          <w:tcPr>
            <w:tcW w:w="2905" w:type="dxa"/>
          </w:tcPr>
          <w:p w14:paraId="6DB8896E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</w:rPr>
              <w:t>NIP</w:t>
            </w:r>
          </w:p>
        </w:tc>
        <w:tc>
          <w:tcPr>
            <w:tcW w:w="6446" w:type="dxa"/>
            <w:gridSpan w:val="6"/>
          </w:tcPr>
          <w:p w14:paraId="5B7D26DD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14:paraId="4A8CDD36" w14:textId="77777777" w:rsidTr="00552B99">
        <w:trPr>
          <w:cantSplit/>
        </w:trPr>
        <w:tc>
          <w:tcPr>
            <w:tcW w:w="2905" w:type="dxa"/>
          </w:tcPr>
          <w:p w14:paraId="6213893A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  <w:r w:rsidRPr="00552B99">
              <w:rPr>
                <w:rFonts w:ascii="Lato" w:hAnsi="Lato" w:cs="Lato"/>
                <w:noProof/>
              </w:rPr>
              <w:t>REGON</w:t>
            </w:r>
          </w:p>
        </w:tc>
        <w:tc>
          <w:tcPr>
            <w:tcW w:w="6446" w:type="dxa"/>
            <w:gridSpan w:val="6"/>
          </w:tcPr>
          <w:p w14:paraId="22845A67" w14:textId="77777777" w:rsidR="0008647B" w:rsidRPr="00552B99" w:rsidRDefault="0008647B">
            <w:pPr>
              <w:spacing w:line="360" w:lineRule="auto"/>
              <w:jc w:val="both"/>
              <w:rPr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14:paraId="43CF7D84" w14:textId="77777777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02"/>
        </w:trPr>
        <w:tc>
          <w:tcPr>
            <w:tcW w:w="9351" w:type="dxa"/>
            <w:gridSpan w:val="7"/>
          </w:tcPr>
          <w:p w14:paraId="190F3883" w14:textId="77777777" w:rsidR="0008647B" w:rsidRPr="00552B99" w:rsidRDefault="0008647B">
            <w:pPr>
              <w:jc w:val="both"/>
              <w:rPr>
                <w:rFonts w:ascii="Lato" w:hAnsi="Lato" w:cs="Lato"/>
                <w:noProof/>
              </w:rPr>
            </w:pPr>
          </w:p>
          <w:p w14:paraId="77F7AF89" w14:textId="77777777" w:rsidR="0008647B" w:rsidRPr="00552B99" w:rsidRDefault="0008647B" w:rsidP="00552B99">
            <w:pPr>
              <w:ind w:right="-246"/>
              <w:jc w:val="both"/>
              <w:rPr>
                <w:rFonts w:ascii="Lato" w:hAnsi="Lato" w:cs="Lato"/>
                <w:noProof/>
              </w:rPr>
            </w:pPr>
            <w:r w:rsidRPr="00552B99">
              <w:rPr>
                <w:rFonts w:ascii="Lato" w:hAnsi="Lato" w:cs="Lato"/>
                <w:noProof/>
              </w:rPr>
              <w:t xml:space="preserve">Osobą uprawnioną do reprezentacji jest/są …...................................................... </w:t>
            </w:r>
          </w:p>
          <w:p w14:paraId="74161294" w14:textId="77777777" w:rsidR="0008647B" w:rsidRPr="00552B99" w:rsidRDefault="0008647B">
            <w:pPr>
              <w:jc w:val="both"/>
              <w:rPr>
                <w:rFonts w:ascii="Lato" w:hAnsi="Lato" w:cs="Lato"/>
                <w:i/>
                <w:noProof/>
              </w:rPr>
            </w:pPr>
            <w:r w:rsidRPr="00552B99">
              <w:rPr>
                <w:rFonts w:ascii="Lato" w:hAnsi="Lato" w:cs="Lato"/>
                <w:i/>
                <w:noProof/>
              </w:rPr>
              <w:t xml:space="preserve">                                                                                       imię i nazwisko </w:t>
            </w:r>
          </w:p>
          <w:p w14:paraId="0DD3A2B1" w14:textId="77777777" w:rsidR="0008647B" w:rsidRPr="00552B99" w:rsidRDefault="0008647B">
            <w:pPr>
              <w:jc w:val="center"/>
              <w:rPr>
                <w:rFonts w:ascii="Lato" w:hAnsi="Lato" w:cs="Lato"/>
                <w:b/>
                <w:noProof/>
              </w:rPr>
            </w:pPr>
          </w:p>
          <w:p w14:paraId="0B151B93" w14:textId="77777777" w:rsidR="0008647B" w:rsidRPr="00552B99" w:rsidRDefault="0008647B">
            <w:pPr>
              <w:pStyle w:val="Nagwek4"/>
              <w:spacing w:line="360" w:lineRule="auto"/>
              <w:ind w:left="63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  <w:noProof/>
                <w:color w:val="auto"/>
              </w:rPr>
              <w:t>W przypadku wyboru naszej oferty, umowa z naszej strony zostanie podpisana przez: ........................................................................................................................       .                                                       imię i nazwisko</w:t>
            </w:r>
          </w:p>
        </w:tc>
      </w:tr>
      <w:tr w:rsidR="0008647B" w:rsidRPr="00552B99" w14:paraId="5D360389" w14:textId="77777777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76"/>
        </w:trPr>
        <w:tc>
          <w:tcPr>
            <w:tcW w:w="9351" w:type="dxa"/>
            <w:gridSpan w:val="7"/>
          </w:tcPr>
          <w:p w14:paraId="0A0F03C1" w14:textId="77777777" w:rsidR="0008647B" w:rsidRPr="00552B99" w:rsidRDefault="0008647B">
            <w:pPr>
              <w:spacing w:after="40"/>
              <w:contextualSpacing/>
              <w:jc w:val="both"/>
              <w:rPr>
                <w:rFonts w:ascii="Lato" w:hAnsi="Lato" w:cs="Lato"/>
                <w:b/>
              </w:rPr>
            </w:pPr>
            <w:r w:rsidRPr="00552B99">
              <w:rPr>
                <w:rFonts w:ascii="Lato" w:hAnsi="Lato" w:cs="Lato"/>
                <w:b/>
              </w:rPr>
              <w:t>OFEROWANY PRZEDMIOT ZAMÓWIENIA:</w:t>
            </w:r>
          </w:p>
          <w:p w14:paraId="7D0FAB92" w14:textId="41B49C14" w:rsidR="0008647B" w:rsidRPr="00552B99" w:rsidRDefault="0008647B">
            <w:pPr>
              <w:spacing w:after="40"/>
              <w:jc w:val="both"/>
              <w:rPr>
                <w:rFonts w:ascii="Lato" w:eastAsia="SimSun" w:hAnsi="Lato" w:cs="Lato"/>
                <w:b/>
                <w:i/>
                <w:lang w:eastAsia="zh-CN"/>
              </w:rPr>
            </w:pPr>
            <w:r w:rsidRPr="00552B99">
              <w:rPr>
                <w:rFonts w:ascii="Lato" w:hAnsi="Lato" w:cs="Lato"/>
              </w:rPr>
              <w:t xml:space="preserve">Przystępując do postępowania o udzielenie zamówienia publicznego na: </w:t>
            </w:r>
            <w:r w:rsidR="001F0A5A" w:rsidRPr="00552B99">
              <w:rPr>
                <w:rFonts w:ascii="Lato" w:hAnsi="Lato" w:cs="Lato"/>
                <w:b/>
              </w:rPr>
              <w:t>Zakup, dostawa i montaż w terenie na wyspach i łachach na rzece Wisła, w miejscach wskazanych przez Zamawiającego ogrodzeń antydrapieżniczych na potrzeby Regionalnej Dyrekcji Ochrony Środowiska w Warszawie</w:t>
            </w:r>
            <w:r w:rsidR="009F1929" w:rsidRPr="00552B99">
              <w:rPr>
                <w:rFonts w:ascii="Lato" w:hAnsi="Lato" w:cs="Lato"/>
                <w:b/>
              </w:rPr>
              <w:t>.</w:t>
            </w:r>
          </w:p>
        </w:tc>
      </w:tr>
      <w:tr w:rsidR="0008647B" w:rsidRPr="00552B99" w14:paraId="77491EA1" w14:textId="77777777" w:rsidTr="00552B99">
        <w:trPr>
          <w:trHeight w:val="274"/>
        </w:trPr>
        <w:tc>
          <w:tcPr>
            <w:tcW w:w="9351" w:type="dxa"/>
            <w:gridSpan w:val="7"/>
          </w:tcPr>
          <w:p w14:paraId="7C329694" w14:textId="77777777" w:rsidR="0008647B" w:rsidRPr="00552B99" w:rsidRDefault="0008647B">
            <w:pPr>
              <w:spacing w:after="40"/>
              <w:contextualSpacing/>
              <w:rPr>
                <w:rFonts w:ascii="Lato" w:hAnsi="Lato" w:cs="Lato"/>
                <w:b/>
                <w:color w:val="000000" w:themeColor="text1"/>
              </w:rPr>
            </w:pPr>
            <w:r w:rsidRPr="00552B99">
              <w:rPr>
                <w:rFonts w:ascii="Lato" w:hAnsi="Lato" w:cs="Lato"/>
                <w:b/>
                <w:color w:val="000000" w:themeColor="text1"/>
              </w:rPr>
              <w:t>ŁĄCZNA CENA OFERTOWA:</w:t>
            </w:r>
          </w:p>
          <w:p w14:paraId="3BC7969D" w14:textId="02EA0BDB" w:rsidR="0008647B" w:rsidRPr="00552B99" w:rsidRDefault="0008647B">
            <w:pPr>
              <w:spacing w:after="40"/>
              <w:contextualSpacing/>
              <w:rPr>
                <w:rFonts w:ascii="Lato" w:hAnsi="Lato" w:cs="Lato"/>
                <w:color w:val="000000" w:themeColor="text1"/>
              </w:rPr>
            </w:pPr>
            <w:r w:rsidRPr="00552B99">
              <w:rPr>
                <w:rFonts w:ascii="Lato" w:hAnsi="Lato" w:cs="Lato"/>
                <w:color w:val="000000" w:themeColor="text1"/>
              </w:rPr>
              <w:t>1. Niniejszym oferuję realizację przedmiotu zamówienia za ŁĄCZNĄ CENĘ OFERTOWĄ**</w:t>
            </w:r>
            <w:r w:rsidRPr="00552B99">
              <w:rPr>
                <w:rFonts w:ascii="Lato" w:hAnsi="Lato" w:cs="Lato"/>
                <w:vanish/>
                <w:color w:val="000000" w:themeColor="text1"/>
              </w:rPr>
              <w:t>**</w:t>
            </w:r>
            <w:r w:rsidRPr="00552B99">
              <w:rPr>
                <w:rFonts w:ascii="Lato" w:hAnsi="Lato" w:cs="Lato"/>
                <w:color w:val="000000" w:themeColor="text1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3284"/>
            </w:tblGrid>
            <w:tr w:rsidR="0008647B" w:rsidRPr="00552B99" w14:paraId="0D6CE197" w14:textId="77777777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14:paraId="72E9DFC5" w14:textId="0EB5991E" w:rsidR="0008647B" w:rsidRPr="00552B99" w:rsidRDefault="0008647B">
                  <w:pPr>
                    <w:spacing w:after="40"/>
                    <w:contextualSpacing/>
                    <w:jc w:val="center"/>
                    <w:rPr>
                      <w:rFonts w:ascii="Lato" w:hAnsi="Lato" w:cs="Lato"/>
                      <w:b/>
                      <w:color w:val="000000" w:themeColor="text1"/>
                    </w:rPr>
                  </w:pPr>
                  <w:r w:rsidRPr="00552B99">
                    <w:rPr>
                      <w:rFonts w:ascii="Lato" w:hAnsi="Lato" w:cs="Lato"/>
                      <w:b/>
                      <w:color w:val="000000" w:themeColor="text1"/>
                    </w:rPr>
                    <w:t xml:space="preserve">ŁĄCZNA CENA OFERTOWA BRUTTO PLN      </w:t>
                  </w:r>
                </w:p>
              </w:tc>
              <w:tc>
                <w:tcPr>
                  <w:tcW w:w="3284" w:type="dxa"/>
                </w:tcPr>
                <w:p w14:paraId="113A8780" w14:textId="77777777" w:rsidR="0008647B" w:rsidRPr="00552B99" w:rsidRDefault="0008647B">
                  <w:pPr>
                    <w:spacing w:after="40"/>
                    <w:contextualSpacing/>
                    <w:jc w:val="both"/>
                    <w:rPr>
                      <w:rFonts w:ascii="Lato" w:hAnsi="Lato" w:cs="Lato"/>
                      <w:b/>
                      <w:color w:val="000000" w:themeColor="text1"/>
                    </w:rPr>
                  </w:pPr>
                </w:p>
              </w:tc>
            </w:tr>
          </w:tbl>
          <w:p w14:paraId="25171827" w14:textId="77777777" w:rsidR="0008647B" w:rsidRPr="00552B99" w:rsidRDefault="0008647B">
            <w:pPr>
              <w:spacing w:after="40"/>
              <w:ind w:left="317" w:hanging="317"/>
              <w:jc w:val="both"/>
              <w:rPr>
                <w:rFonts w:ascii="Lato" w:hAnsi="Lato" w:cs="Lato"/>
                <w:color w:val="000000" w:themeColor="text1"/>
              </w:rPr>
            </w:pPr>
          </w:p>
          <w:p w14:paraId="02064FC9" w14:textId="40D47C1E" w:rsidR="0008647B" w:rsidRPr="00552B99" w:rsidRDefault="0008647B">
            <w:pPr>
              <w:spacing w:after="40"/>
              <w:ind w:left="317" w:hanging="317"/>
              <w:jc w:val="both"/>
              <w:rPr>
                <w:rFonts w:ascii="Lato" w:hAnsi="Lato" w:cs="Lato"/>
                <w:color w:val="000000" w:themeColor="text1"/>
              </w:rPr>
            </w:pPr>
            <w:r w:rsidRPr="00552B99">
              <w:rPr>
                <w:rFonts w:ascii="Lato" w:hAnsi="Lato" w:cs="Lato"/>
                <w:color w:val="000000" w:themeColor="text1"/>
              </w:rPr>
              <w:t>słownie złotych ………………………………………………………………………………………</w:t>
            </w:r>
            <w:r w:rsidR="0013478C" w:rsidRPr="00552B99">
              <w:rPr>
                <w:rFonts w:ascii="Lato" w:hAnsi="Lato" w:cs="Lato"/>
                <w:color w:val="000000" w:themeColor="text1"/>
              </w:rPr>
              <w:t xml:space="preserve"> w tym:</w:t>
            </w:r>
          </w:p>
          <w:p w14:paraId="17CA4E8C" w14:textId="77777777" w:rsidR="008E3DCF" w:rsidRPr="00552B99" w:rsidRDefault="008E3DCF" w:rsidP="008E3DCF">
            <w:pPr>
              <w:spacing w:after="40"/>
              <w:ind w:left="317" w:hanging="317"/>
              <w:jc w:val="both"/>
              <w:rPr>
                <w:rFonts w:ascii="Lato" w:hAnsi="Lato" w:cs="Lato"/>
                <w:color w:val="000000" w:themeColor="text1"/>
              </w:rPr>
            </w:pPr>
            <w:r w:rsidRPr="00552B99">
              <w:rPr>
                <w:rFonts w:ascii="Lato" w:hAnsi="Lato" w:cs="Lato"/>
                <w:color w:val="000000" w:themeColor="text1"/>
              </w:rPr>
              <w:t>1)</w:t>
            </w:r>
            <w:r w:rsidRPr="00552B99">
              <w:rPr>
                <w:rFonts w:ascii="Lato" w:hAnsi="Lato" w:cs="Lato"/>
                <w:color w:val="000000" w:themeColor="text1"/>
              </w:rPr>
              <w:tab/>
              <w:t>za dostawę 7 zestawów ogrodzeń antydrapieżniczych zgodnie z wymogami OPZ – kwotę netto …………. zł tj. brutto …………………. zł (słownie zł: …………………………….);</w:t>
            </w:r>
          </w:p>
          <w:p w14:paraId="472F8DAA" w14:textId="473410C6" w:rsidR="0008647B" w:rsidRPr="00552B99" w:rsidRDefault="008E3DCF" w:rsidP="008E3DCF">
            <w:pPr>
              <w:spacing w:after="40"/>
              <w:ind w:left="317" w:hanging="317"/>
              <w:jc w:val="both"/>
              <w:rPr>
                <w:rFonts w:ascii="Lato" w:hAnsi="Lato" w:cs="Lato"/>
                <w:color w:val="000000" w:themeColor="text1"/>
              </w:rPr>
            </w:pPr>
            <w:r w:rsidRPr="00552B99">
              <w:rPr>
                <w:rFonts w:ascii="Lato" w:hAnsi="Lato" w:cs="Lato"/>
                <w:color w:val="000000" w:themeColor="text1"/>
              </w:rPr>
              <w:t>2)</w:t>
            </w:r>
            <w:r w:rsidRPr="00552B99">
              <w:rPr>
                <w:rFonts w:ascii="Lato" w:hAnsi="Lato" w:cs="Lato"/>
                <w:color w:val="000000" w:themeColor="text1"/>
              </w:rPr>
              <w:tab/>
              <w:t>za wykonanie usługi montażu i utrzymania 7 zestawów ogrodzeń antydrapieżniczych zgodnie z wymogami OPZ kwotę netto …………. zł tj. brutto …………………. zł (słownie zł: …………………………….).</w:t>
            </w:r>
          </w:p>
          <w:p w14:paraId="7DB179CB" w14:textId="216567C1" w:rsidR="0008647B" w:rsidRPr="00552B99" w:rsidRDefault="0008647B">
            <w:pPr>
              <w:spacing w:after="40"/>
              <w:contextualSpacing/>
              <w:rPr>
                <w:rFonts w:ascii="Lato" w:hAnsi="Lato" w:cs="Lato"/>
                <w:color w:val="000000" w:themeColor="text1"/>
              </w:rPr>
            </w:pPr>
          </w:p>
          <w:p w14:paraId="4197CABA" w14:textId="77777777" w:rsidR="0008647B" w:rsidRPr="00552B99" w:rsidRDefault="0008647B" w:rsidP="002444C8">
            <w:pPr>
              <w:spacing w:after="40"/>
              <w:contextualSpacing/>
              <w:rPr>
                <w:rFonts w:ascii="Lato" w:hAnsi="Lato" w:cs="Lato"/>
                <w:i/>
                <w:color w:val="FF0000"/>
              </w:rPr>
            </w:pPr>
          </w:p>
        </w:tc>
      </w:tr>
      <w:tr w:rsidR="0008647B" w:rsidRPr="00552B99" w14:paraId="51E096D3" w14:textId="77777777" w:rsidTr="00552B99">
        <w:trPr>
          <w:trHeight w:val="699"/>
        </w:trPr>
        <w:tc>
          <w:tcPr>
            <w:tcW w:w="9351" w:type="dxa"/>
            <w:gridSpan w:val="7"/>
          </w:tcPr>
          <w:p w14:paraId="4B28F741" w14:textId="641A9CCB" w:rsidR="0008647B" w:rsidRPr="00552B99" w:rsidRDefault="0008647B">
            <w:pPr>
              <w:spacing w:before="120" w:after="240"/>
              <w:contextualSpacing/>
              <w:rPr>
                <w:rFonts w:ascii="Lato" w:hAnsi="Lato" w:cs="Lato"/>
                <w:bCs/>
              </w:rPr>
            </w:pPr>
            <w:r w:rsidRPr="00552B99">
              <w:rPr>
                <w:rFonts w:ascii="Lato" w:hAnsi="Lato" w:cs="Lato"/>
                <w:b/>
                <w:bCs/>
              </w:rPr>
              <w:t>OŚWIADCZAMY, że (</w:t>
            </w:r>
            <w:commentRangeStart w:id="0"/>
            <w:commentRangeStart w:id="1"/>
            <w:r w:rsidRPr="00552B99">
              <w:rPr>
                <w:rFonts w:ascii="Lato" w:hAnsi="Lato" w:cs="Lato"/>
                <w:bCs/>
              </w:rPr>
              <w:t xml:space="preserve">zgodnie z pkt </w:t>
            </w:r>
            <w:r w:rsidR="00E20DA9" w:rsidRPr="00552B99">
              <w:rPr>
                <w:rFonts w:ascii="Lato" w:hAnsi="Lato" w:cs="Lato"/>
                <w:bCs/>
              </w:rPr>
              <w:t>3</w:t>
            </w:r>
            <w:r w:rsidRPr="00552B99">
              <w:rPr>
                <w:rFonts w:ascii="Lato" w:hAnsi="Lato" w:cs="Lato"/>
                <w:bCs/>
              </w:rPr>
              <w:t xml:space="preserve"> Zapytania ofertowego)</w:t>
            </w:r>
            <w:r w:rsidRPr="00552B99">
              <w:rPr>
                <w:rFonts w:ascii="Lato" w:hAnsi="Lato" w:cs="Lato"/>
                <w:b/>
                <w:bCs/>
              </w:rPr>
              <w:t xml:space="preserve">: </w:t>
            </w:r>
            <w:commentRangeEnd w:id="0"/>
            <w:r w:rsidR="007A60EB" w:rsidRPr="00552B99">
              <w:rPr>
                <w:rStyle w:val="Odwoaniedokomentarza"/>
                <w:rFonts w:ascii="Lato" w:hAnsi="Lato" w:cs="Lato"/>
                <w:bCs/>
                <w:sz w:val="22"/>
                <w:szCs w:val="22"/>
              </w:rPr>
              <w:commentReference w:id="0"/>
            </w:r>
            <w:commentRangeEnd w:id="1"/>
            <w:r w:rsidR="00052164" w:rsidRPr="00552B99">
              <w:rPr>
                <w:rStyle w:val="Odwoaniedokomentarza"/>
                <w:rFonts w:ascii="Lato" w:hAnsi="Lato" w:cs="Lato"/>
                <w:bCs/>
                <w:sz w:val="22"/>
                <w:szCs w:val="22"/>
              </w:rPr>
              <w:commentReference w:id="1"/>
            </w:r>
          </w:p>
          <w:p w14:paraId="591F8CAA" w14:textId="1CB65E5F" w:rsidR="00E20DA9" w:rsidRPr="00552B99" w:rsidRDefault="006334ED" w:rsidP="00E20DA9">
            <w:pPr>
              <w:spacing w:after="40"/>
              <w:contextualSpacing/>
              <w:rPr>
                <w:rFonts w:ascii="Lato" w:hAnsi="Lato" w:cs="Lato"/>
                <w:i/>
                <w:color w:val="000000" w:themeColor="text1"/>
              </w:rPr>
            </w:pPr>
            <w:r>
              <w:rPr>
                <w:rFonts w:ascii="Lato" w:hAnsi="Lato" w:cs="Lato"/>
                <w:i/>
                <w:color w:val="000000" w:themeColor="text1"/>
              </w:rPr>
              <w:t>dysponuję</w:t>
            </w:r>
            <w:r w:rsidR="0008647B" w:rsidRPr="00552B99">
              <w:rPr>
                <w:rFonts w:ascii="Lato" w:hAnsi="Lato" w:cs="Lato"/>
                <w:i/>
                <w:color w:val="000000" w:themeColor="text1"/>
              </w:rPr>
              <w:t xml:space="preserve"> </w:t>
            </w:r>
            <w:r w:rsidR="0008647B" w:rsidRPr="00552B99">
              <w:rPr>
                <w:rFonts w:ascii="Lato" w:hAnsi="Lato" w:cs="Lato"/>
                <w:b/>
                <w:i/>
                <w:color w:val="000000" w:themeColor="text1"/>
              </w:rPr>
              <w:t>…..….osob</w:t>
            </w:r>
            <w:r>
              <w:rPr>
                <w:rFonts w:ascii="Lato" w:hAnsi="Lato" w:cs="Lato"/>
                <w:b/>
                <w:i/>
                <w:color w:val="000000" w:themeColor="text1"/>
              </w:rPr>
              <w:t>ą</w:t>
            </w:r>
            <w:r w:rsidR="0008647B" w:rsidRPr="00552B99">
              <w:rPr>
                <w:rFonts w:ascii="Lato" w:hAnsi="Lato" w:cs="Lato"/>
                <w:b/>
                <w:i/>
                <w:color w:val="000000" w:themeColor="text1"/>
              </w:rPr>
              <w:t>/</w:t>
            </w:r>
            <w:r w:rsidR="00BD7406" w:rsidRPr="00552B99">
              <w:rPr>
                <w:rFonts w:ascii="Lato" w:hAnsi="Lato" w:cs="Lato"/>
                <w:b/>
                <w:i/>
                <w:color w:val="000000" w:themeColor="text1"/>
              </w:rPr>
              <w:t>osob</w:t>
            </w:r>
            <w:r w:rsidR="00BD7406">
              <w:rPr>
                <w:rFonts w:ascii="Lato" w:hAnsi="Lato" w:cs="Lato"/>
                <w:b/>
                <w:i/>
                <w:color w:val="000000" w:themeColor="text1"/>
              </w:rPr>
              <w:t>ami</w:t>
            </w:r>
            <w:r w:rsidR="0008647B" w:rsidRPr="00552B99">
              <w:rPr>
                <w:rFonts w:ascii="Lato" w:hAnsi="Lato" w:cs="Lato"/>
                <w:i/>
                <w:color w:val="000000" w:themeColor="text1"/>
              </w:rPr>
              <w:t xml:space="preserve">*,  </w:t>
            </w:r>
            <w:r w:rsidR="00E20DA9" w:rsidRPr="00552B99">
              <w:rPr>
                <w:rFonts w:ascii="Lato" w:hAnsi="Lato" w:cs="Lato"/>
                <w:i/>
                <w:color w:val="000000" w:themeColor="text1"/>
              </w:rPr>
              <w:t xml:space="preserve">posiadająca wiedzę i doświadczenie z zakresu ochrony czynnej lęgów ptaków tj. </w:t>
            </w:r>
            <w:r w:rsidR="00E20DA9" w:rsidRPr="7CBF3C0C">
              <w:rPr>
                <w:rFonts w:ascii="Lato" w:hAnsi="Lato" w:cs="Lato"/>
                <w:i/>
                <w:iCs/>
                <w:color w:val="000000" w:themeColor="text1"/>
              </w:rPr>
              <w:t>wykonał</w:t>
            </w:r>
            <w:r w:rsidR="42232CE6" w:rsidRPr="7CBF3C0C">
              <w:rPr>
                <w:rFonts w:ascii="Lato" w:hAnsi="Lato" w:cs="Lato"/>
                <w:i/>
                <w:iCs/>
                <w:color w:val="000000" w:themeColor="text1"/>
              </w:rPr>
              <w:t>a</w:t>
            </w:r>
            <w:r w:rsidR="00E20DA9" w:rsidRPr="00552B99">
              <w:rPr>
                <w:rFonts w:ascii="Lato" w:hAnsi="Lato" w:cs="Lato"/>
                <w:i/>
                <w:color w:val="000000" w:themeColor="text1"/>
              </w:rPr>
              <w:t xml:space="preserve"> co najmniej jedno działanie/pracę/usługę czynnej ochrony lęgów ptaków w tym m.in.: rybitwy rzecznej, rybitwy białoczelnej lub innych gatunków ptaków gniazdujących w koloniach na ziemi na wyspach i łachach w korycie rzek.</w:t>
            </w:r>
          </w:p>
          <w:p w14:paraId="7302FE63" w14:textId="61A36B40" w:rsidR="0008647B" w:rsidRPr="00552B99" w:rsidRDefault="00E20DA9">
            <w:pPr>
              <w:spacing w:after="40"/>
              <w:contextualSpacing/>
              <w:rPr>
                <w:rFonts w:ascii="Lato" w:hAnsi="Lato" w:cs="Lato"/>
                <w:i/>
                <w:color w:val="FF0000"/>
              </w:rPr>
            </w:pPr>
            <w:r w:rsidRPr="00552B99">
              <w:rPr>
                <w:rFonts w:ascii="Lato" w:hAnsi="Lato" w:cs="Lato"/>
                <w:i/>
                <w:color w:val="000000" w:themeColor="text1"/>
              </w:rPr>
              <w:t xml:space="preserve">Wykonawca posiada doświadczenie w wykonywaniu usług z zakresu czynnej ochrony lęgów ptaków siewkowych w korycie rzek tj. wykonał co najmniej jedną usługę czynnej ochrony lęgów ptaków w </w:t>
            </w:r>
            <w:r w:rsidRPr="00552B99">
              <w:rPr>
                <w:rFonts w:ascii="Lato" w:hAnsi="Lato" w:cs="Lato"/>
                <w:i/>
                <w:color w:val="000000" w:themeColor="text1"/>
              </w:rPr>
              <w:lastRenderedPageBreak/>
              <w:t>tym m.in.: rybitwy rzecznej, rybitwy białoczelnej lub innych gatunków ptaków gniazdujących w koloniach na ziemi na wyspach i łachach w korycie rzek.</w:t>
            </w:r>
          </w:p>
          <w:p w14:paraId="42870BE8" w14:textId="445597A9" w:rsidR="0008647B" w:rsidRPr="00552B99" w:rsidRDefault="0008647B">
            <w:pPr>
              <w:spacing w:after="40"/>
              <w:contextualSpacing/>
              <w:rPr>
                <w:rFonts w:ascii="Lato" w:hAnsi="Lato" w:cs="Lato"/>
                <w:i/>
                <w:color w:val="FF0000"/>
              </w:rPr>
            </w:pPr>
          </w:p>
        </w:tc>
      </w:tr>
      <w:tr w:rsidR="0008647B" w:rsidRPr="00552B99" w14:paraId="2AB6E90E" w14:textId="77777777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9351" w:type="dxa"/>
            <w:gridSpan w:val="7"/>
          </w:tcPr>
          <w:p w14:paraId="30070ACC" w14:textId="77777777" w:rsidR="0008647B" w:rsidRPr="00552B99" w:rsidRDefault="0008647B">
            <w:pPr>
              <w:spacing w:after="40"/>
              <w:contextualSpacing/>
              <w:jc w:val="both"/>
              <w:rPr>
                <w:rFonts w:ascii="Lato" w:hAnsi="Lato" w:cs="Lato"/>
                <w:b/>
              </w:rPr>
            </w:pPr>
            <w:r w:rsidRPr="00552B99">
              <w:rPr>
                <w:rFonts w:ascii="Lato" w:hAnsi="Lato" w:cs="Lato"/>
                <w:b/>
              </w:rPr>
              <w:lastRenderedPageBreak/>
              <w:t>OŚWIADCZENIA:</w:t>
            </w:r>
          </w:p>
          <w:p w14:paraId="679699E2" w14:textId="15330B7A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zamówienie zostanie zrealizowane w terminach określonych w zapytaniu ofertowym</w:t>
            </w:r>
            <w:r w:rsidR="00040D18" w:rsidRPr="00552B99">
              <w:rPr>
                <w:rFonts w:ascii="Lato" w:hAnsi="Lato" w:cs="Lato"/>
              </w:rPr>
              <w:t xml:space="preserve"> </w:t>
            </w:r>
            <w:r w:rsidRPr="00552B99">
              <w:rPr>
                <w:rFonts w:ascii="Lato" w:hAnsi="Lato" w:cs="Lato"/>
              </w:rPr>
              <w:t>oraz zgodnie ze wzorem umowy;</w:t>
            </w:r>
          </w:p>
          <w:p w14:paraId="179A71CF" w14:textId="77777777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w cenie naszej oferty zostały uwzględnione wszystkie koszty wykonania zamówienia;</w:t>
            </w:r>
          </w:p>
          <w:p w14:paraId="1B0CCB99" w14:textId="15163A1F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 xml:space="preserve">zapoznaliśmy się z treścią </w:t>
            </w:r>
            <w:r w:rsidR="006C4B5A" w:rsidRPr="00552B99">
              <w:rPr>
                <w:rFonts w:ascii="Lato" w:hAnsi="Lato" w:cs="Lato"/>
              </w:rPr>
              <w:t>zapytania</w:t>
            </w:r>
            <w:r w:rsidR="00040D18" w:rsidRPr="00552B99">
              <w:rPr>
                <w:rFonts w:ascii="Lato" w:hAnsi="Lato" w:cs="Lato"/>
              </w:rPr>
              <w:t xml:space="preserve"> </w:t>
            </w:r>
            <w:r w:rsidR="006C4B5A" w:rsidRPr="00552B99">
              <w:rPr>
                <w:rFonts w:ascii="Lato" w:hAnsi="Lato" w:cs="Lato"/>
              </w:rPr>
              <w:t>ofertowego</w:t>
            </w:r>
            <w:r w:rsidRPr="00552B99">
              <w:rPr>
                <w:rFonts w:ascii="Lato" w:hAnsi="Lato" w:cs="Lato"/>
              </w:rPr>
              <w:t xml:space="preserve"> oraz wzorem umowy i nie wnosimy do nich zastrzeżeń oraz przyjmujemy warunki w nich zawarte;</w:t>
            </w:r>
          </w:p>
          <w:p w14:paraId="54EB654D" w14:textId="77777777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oświadczamy, że uzyskaliśmy wszelkie niezbędne informacje do przygotowania i złożenia oferty oraz wykonania zamówienia;</w:t>
            </w:r>
          </w:p>
          <w:p w14:paraId="659A2811" w14:textId="7219E6FC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 xml:space="preserve">uważamy się za związanych niniejszą ofertą na okres wskazany w </w:t>
            </w:r>
            <w:r w:rsidR="00040D18" w:rsidRPr="00552B99">
              <w:rPr>
                <w:rFonts w:ascii="Lato" w:hAnsi="Lato" w:cs="Lato"/>
              </w:rPr>
              <w:t>zapytaniu ofertowym</w:t>
            </w:r>
            <w:r w:rsidRPr="00552B99">
              <w:rPr>
                <w:rFonts w:ascii="Lato" w:hAnsi="Lato" w:cs="Lato"/>
              </w:rPr>
              <w:t xml:space="preserve"> licząc od dnia otwarcia ofert (włącznie z tym dniem);</w:t>
            </w:r>
          </w:p>
          <w:p w14:paraId="65FFFFFF" w14:textId="5509927F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 xml:space="preserve">akceptujemy warunki płatności określone przez Zamawiającego w </w:t>
            </w:r>
            <w:r w:rsidR="00040D18" w:rsidRPr="00552B99">
              <w:rPr>
                <w:rFonts w:ascii="Lato" w:hAnsi="Lato" w:cs="Lato"/>
              </w:rPr>
              <w:t>zapytaniu ofertowym</w:t>
            </w:r>
            <w:r w:rsidRPr="00552B99">
              <w:rPr>
                <w:rFonts w:ascii="Lato" w:hAnsi="Lato" w:cs="Lato"/>
              </w:rPr>
              <w:t>;</w:t>
            </w:r>
          </w:p>
          <w:p w14:paraId="290CC217" w14:textId="77777777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informujemy, że informacje stanowiące tajemnicę przedsiębiorstwa w rozumieniu przepisów ustawy o zwalczaniu nieuczciwej konkurencji - które jako takie nie mogą być udostępnianie innym uczestnikom postępowania - zawarte są na stronach ................................ Do oferty załączyliśmy uzasadnienie zastrzeżenia informacji stanowiących tajemnicę przedsiębiorstwa;</w:t>
            </w:r>
          </w:p>
          <w:p w14:paraId="697EA7C5" w14:textId="4C323151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 U. z 2025 r. poz. 514</w:t>
            </w:r>
            <w:r w:rsidR="00904BF1">
              <w:rPr>
                <w:rFonts w:ascii="Lato" w:hAnsi="Lato" w:cs="Lato"/>
              </w:rPr>
              <w:t xml:space="preserve"> ze zm.</w:t>
            </w:r>
            <w:r w:rsidRPr="00552B99">
              <w:rPr>
                <w:rFonts w:ascii="Lato" w:hAnsi="Lato" w:cs="Lato"/>
              </w:rPr>
              <w:t>);</w:t>
            </w:r>
          </w:p>
          <w:p w14:paraId="3AF73258" w14:textId="77777777" w:rsidR="00174DD6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oświadczam,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zamówienia;</w:t>
            </w:r>
          </w:p>
          <w:p w14:paraId="17A3372F" w14:textId="38532486" w:rsidR="0008647B" w:rsidRPr="00552B99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 xml:space="preserve">oświadczamy, że sposób reprezentacji spółki/konsorcjum dla potrzeb niniejszego zamówienia jest następujący:  </w:t>
            </w:r>
          </w:p>
          <w:p w14:paraId="6B88C28A" w14:textId="77777777" w:rsidR="0008647B" w:rsidRPr="00552B99" w:rsidRDefault="0008647B" w:rsidP="0008647B">
            <w:pPr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ind w:left="529" w:hanging="529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 xml:space="preserve">Informuję/emy, iż prowadzona działalność klasyfikuje się jako: </w:t>
            </w:r>
          </w:p>
          <w:p w14:paraId="789C185F" w14:textId="77777777" w:rsidR="0008647B" w:rsidRPr="00552B99" w:rsidRDefault="0008647B">
            <w:pPr>
              <w:tabs>
                <w:tab w:val="left" w:pos="459"/>
              </w:tabs>
              <w:spacing w:after="40"/>
              <w:ind w:left="529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 xml:space="preserve">………………………………………………………………………………………....……… </w:t>
            </w:r>
          </w:p>
          <w:p w14:paraId="175FF89D" w14:textId="77777777" w:rsidR="0008647B" w:rsidRPr="00552B99" w:rsidRDefault="0008647B">
            <w:pPr>
              <w:tabs>
                <w:tab w:val="left" w:pos="459"/>
              </w:tabs>
              <w:spacing w:after="40"/>
              <w:ind w:left="529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  <w:i/>
              </w:rPr>
              <w:t>( należy podać odpowiednio:</w:t>
            </w:r>
          </w:p>
          <w:p w14:paraId="57D15B80" w14:textId="77777777" w:rsidR="0008647B" w:rsidRPr="00552B99" w:rsidRDefault="0008647B">
            <w:pPr>
              <w:tabs>
                <w:tab w:val="left" w:pos="459"/>
              </w:tabs>
              <w:spacing w:after="40"/>
              <w:ind w:left="527"/>
              <w:jc w:val="both"/>
              <w:rPr>
                <w:rFonts w:ascii="Lato" w:hAnsi="Lato" w:cs="Lato"/>
                <w:i/>
              </w:rPr>
            </w:pPr>
            <w:r w:rsidRPr="00552B99">
              <w:rPr>
                <w:rFonts w:ascii="Lato" w:hAnsi="Lato" w:cs="Lato"/>
                <w:b/>
                <w:i/>
              </w:rPr>
              <w:t>Mikroprzedsiębiorstwo</w:t>
            </w:r>
            <w:r w:rsidRPr="00552B99">
              <w:rPr>
                <w:rFonts w:ascii="Lato" w:hAnsi="Lato" w:cs="Lato"/>
                <w:i/>
              </w:rPr>
              <w:t xml:space="preserve"> - przedsiębiorstwo, które zatrudnia mniej niż 10 osób i którego roczny obrót lub roczna suma bilansowa nie przekracza 2 milionów EURO. </w:t>
            </w:r>
          </w:p>
          <w:p w14:paraId="14656D71" w14:textId="77777777" w:rsidR="00040D18" w:rsidRPr="00552B99" w:rsidRDefault="00040D18" w:rsidP="00040D18">
            <w:pPr>
              <w:tabs>
                <w:tab w:val="left" w:pos="459"/>
              </w:tabs>
              <w:spacing w:after="40"/>
              <w:ind w:left="527"/>
              <w:jc w:val="both"/>
              <w:rPr>
                <w:i/>
              </w:rPr>
            </w:pPr>
            <w:r w:rsidRPr="00552B99">
              <w:rPr>
                <w:b/>
                <w:i/>
              </w:rPr>
              <w:t>Małe przedsiębiorstwo</w:t>
            </w:r>
            <w:r w:rsidRPr="00552B99">
              <w:rPr>
                <w:i/>
              </w:rPr>
              <w:t xml:space="preserve"> – przedsiębiorstwo, które zatrudnia mniej niż 50 osób i którego roczny obrót lub roczna suma bilansowa nie przekracza 10 milionów EURO. </w:t>
            </w:r>
          </w:p>
          <w:p w14:paraId="12245468" w14:textId="77777777" w:rsidR="00040D18" w:rsidRPr="00552B99" w:rsidRDefault="00040D18" w:rsidP="00040D18">
            <w:pPr>
              <w:tabs>
                <w:tab w:val="left" w:pos="459"/>
              </w:tabs>
              <w:spacing w:after="40"/>
              <w:ind w:left="527"/>
              <w:jc w:val="both"/>
              <w:rPr>
                <w:i/>
              </w:rPr>
            </w:pPr>
            <w:r w:rsidRPr="00552B99">
              <w:rPr>
                <w:b/>
                <w:i/>
              </w:rPr>
              <w:lastRenderedPageBreak/>
              <w:t>Średnie przedsiębiorstwo</w:t>
            </w:r>
            <w:r w:rsidRPr="00552B99">
              <w:rPr>
                <w:i/>
              </w:rPr>
              <w:t xml:space="preserve"> - przedsiębiorstwo, które nie jest mikroprzedsiębiorstwem ani małym przedsiębiorstwem i które zatrudnia mniej niż 250 osób i którego roczny obrót nie przekracza 50 milionów EURO lub roczna suma bilansowa nie przekracza 43 milionów EURO.</w:t>
            </w:r>
          </w:p>
          <w:p w14:paraId="16C6DC48" w14:textId="77777777" w:rsidR="00040D18" w:rsidRPr="00552B99" w:rsidRDefault="00040D18" w:rsidP="00040D18">
            <w:pPr>
              <w:tabs>
                <w:tab w:val="left" w:pos="459"/>
              </w:tabs>
              <w:spacing w:after="40"/>
              <w:ind w:left="527"/>
              <w:jc w:val="both"/>
              <w:rPr>
                <w:rFonts w:ascii="Lato" w:hAnsi="Lato" w:cs="Lato"/>
                <w:i/>
              </w:rPr>
            </w:pPr>
            <w:r w:rsidRPr="00552B99">
              <w:rPr>
                <w:b/>
                <w:bCs/>
                <w:i/>
              </w:rPr>
              <w:t xml:space="preserve">Jednoosobowa działalność gospodarcza (JDG) - </w:t>
            </w:r>
            <w:r w:rsidRPr="00552B99">
              <w:rPr>
                <w:i/>
              </w:rPr>
              <w:t xml:space="preserve">zorganizowana działalność zarobkowa, </w:t>
            </w:r>
            <w:r w:rsidRPr="00552B99">
              <w:rPr>
                <w:rFonts w:ascii="Lato" w:hAnsi="Lato" w:cs="Lato"/>
                <w:i/>
              </w:rPr>
              <w:t>wykonywana we własnym imieniu i w sposób ciągły.</w:t>
            </w:r>
          </w:p>
          <w:p w14:paraId="65FD84B7" w14:textId="77777777" w:rsidR="00040D18" w:rsidRPr="00552B99" w:rsidRDefault="00040D18" w:rsidP="00040D18">
            <w:pPr>
              <w:pStyle w:val="Tekstpodstawowywcity2"/>
              <w:tabs>
                <w:tab w:val="left" w:pos="459"/>
              </w:tabs>
              <w:spacing w:after="40"/>
              <w:ind w:left="459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  <w:b/>
                <w:i/>
              </w:rPr>
              <w:t xml:space="preserve">  Żadna z powyższych klasyfikacji)</w:t>
            </w:r>
          </w:p>
          <w:p w14:paraId="7FB054EC" w14:textId="77777777" w:rsidR="0008647B" w:rsidRPr="00552B99" w:rsidRDefault="0008647B">
            <w:pPr>
              <w:pStyle w:val="Tekstpodstawowywcity2"/>
              <w:tabs>
                <w:tab w:val="left" w:pos="459"/>
              </w:tabs>
              <w:spacing w:after="40"/>
              <w:ind w:left="360"/>
              <w:rPr>
                <w:rFonts w:ascii="Lato" w:hAnsi="Lato" w:cs="Lato"/>
                <w:i/>
              </w:rPr>
            </w:pPr>
          </w:p>
        </w:tc>
      </w:tr>
      <w:tr w:rsidR="0008647B" w:rsidRPr="00552B99" w14:paraId="22EBE30B" w14:textId="77777777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9351" w:type="dxa"/>
            <w:gridSpan w:val="7"/>
          </w:tcPr>
          <w:p w14:paraId="461799B9" w14:textId="77777777" w:rsidR="0008647B" w:rsidRPr="00552B99" w:rsidRDefault="0008647B">
            <w:pPr>
              <w:spacing w:after="40"/>
              <w:contextualSpacing/>
              <w:rPr>
                <w:rFonts w:ascii="Lato" w:hAnsi="Lato" w:cs="Lato"/>
                <w:b/>
              </w:rPr>
            </w:pPr>
            <w:r w:rsidRPr="00552B99">
              <w:rPr>
                <w:rFonts w:ascii="Lato" w:hAnsi="Lato" w:cs="Lato"/>
                <w:b/>
              </w:rPr>
              <w:lastRenderedPageBreak/>
              <w:t>ZOBOWIĄZANIA W PRZYPADKU PRZYZNANIA ZAMÓWIENIA:</w:t>
            </w:r>
          </w:p>
          <w:p w14:paraId="12712DAB" w14:textId="77777777" w:rsidR="0008647B" w:rsidRPr="00552B99" w:rsidRDefault="0008647B" w:rsidP="0008647B">
            <w:pPr>
              <w:numPr>
                <w:ilvl w:val="0"/>
                <w:numId w:val="38"/>
              </w:numPr>
              <w:tabs>
                <w:tab w:val="num" w:pos="459"/>
              </w:tabs>
              <w:spacing w:after="40" w:line="240" w:lineRule="auto"/>
              <w:ind w:left="459" w:hanging="459"/>
              <w:contextualSpacing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zobowiązujemy się do zawarcia umowy w miejscu i terminie wyznaczonym przez Zamawiającego;</w:t>
            </w:r>
          </w:p>
          <w:p w14:paraId="1AF1BC56" w14:textId="77777777" w:rsidR="0008647B" w:rsidRPr="00552B99" w:rsidRDefault="0008647B" w:rsidP="0008647B">
            <w:pPr>
              <w:numPr>
                <w:ilvl w:val="0"/>
                <w:numId w:val="38"/>
              </w:numPr>
              <w:tabs>
                <w:tab w:val="num" w:pos="459"/>
              </w:tabs>
              <w:spacing w:after="40" w:line="240" w:lineRule="auto"/>
              <w:ind w:left="459" w:hanging="459"/>
              <w:contextualSpacing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osobą upoważnioną do kontaktów z Zamawiającym w sprawach dotyczących realizacji umowy jest .....................................................................</w:t>
            </w:r>
          </w:p>
          <w:p w14:paraId="46D2E018" w14:textId="77777777" w:rsidR="0008647B" w:rsidRPr="00552B99" w:rsidRDefault="0008647B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Lato" w:hAnsi="Lato" w:cs="Lato"/>
                <w:bCs/>
                <w:iCs/>
              </w:rPr>
            </w:pPr>
            <w:r w:rsidRPr="00552B99">
              <w:rPr>
                <w:rFonts w:ascii="Lato" w:hAnsi="Lato" w:cs="Lato"/>
                <w:bCs/>
                <w:iCs/>
              </w:rPr>
              <w:t>e-mail: ………...……........………….…………………..……....….tel./fax: …………..…..;</w:t>
            </w:r>
          </w:p>
        </w:tc>
      </w:tr>
      <w:tr w:rsidR="0008647B" w:rsidRPr="00552B99" w14:paraId="1F0F8616" w14:textId="77777777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351" w:type="dxa"/>
            <w:gridSpan w:val="7"/>
          </w:tcPr>
          <w:p w14:paraId="4E71ED2B" w14:textId="77777777" w:rsidR="0008647B" w:rsidRPr="00552B99" w:rsidRDefault="0008647B">
            <w:pPr>
              <w:spacing w:after="40"/>
              <w:contextualSpacing/>
              <w:rPr>
                <w:rFonts w:ascii="Lato" w:hAnsi="Lato" w:cs="Lato"/>
                <w:b/>
              </w:rPr>
            </w:pPr>
            <w:r w:rsidRPr="00552B99">
              <w:rPr>
                <w:rFonts w:ascii="Lato" w:hAnsi="Lato" w:cs="Lato"/>
                <w:b/>
              </w:rPr>
              <w:t>PODWYKONAWCY:</w:t>
            </w:r>
          </w:p>
          <w:p w14:paraId="03A4721A" w14:textId="45DFE780" w:rsidR="0008647B" w:rsidRPr="00552B99" w:rsidRDefault="0008647B">
            <w:pPr>
              <w:spacing w:after="40"/>
              <w:ind w:left="459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Oświadczamy, że *):</w:t>
            </w:r>
          </w:p>
          <w:p w14:paraId="56B9FD00" w14:textId="77777777" w:rsidR="0008647B" w:rsidRPr="00552B99" w:rsidRDefault="0008647B" w:rsidP="0008647B">
            <w:pPr>
              <w:pStyle w:val="Akapitzlist"/>
              <w:numPr>
                <w:ilvl w:val="1"/>
                <w:numId w:val="40"/>
              </w:numPr>
              <w:spacing w:after="40" w:line="276" w:lineRule="auto"/>
              <w:contextualSpacing w:val="0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t>Przedmiot zamówienia wykonamy siłami własnymi;</w:t>
            </w:r>
          </w:p>
          <w:p w14:paraId="382BD3A0" w14:textId="77777777" w:rsidR="0008647B" w:rsidRPr="00552B99" w:rsidRDefault="0008647B" w:rsidP="0008647B">
            <w:pPr>
              <w:pStyle w:val="Akapitzlist"/>
              <w:numPr>
                <w:ilvl w:val="1"/>
                <w:numId w:val="40"/>
              </w:numPr>
              <w:spacing w:after="40" w:line="276" w:lineRule="auto"/>
              <w:contextualSpacing w:val="0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t xml:space="preserve">Powierzymy następującym podwykonawcom realizację następujących części zamówienia: </w:t>
            </w:r>
          </w:p>
          <w:tbl>
            <w:tblPr>
              <w:tblW w:w="0" w:type="auto"/>
              <w:tblInd w:w="1134" w:type="dxa"/>
              <w:tblLayout w:type="fixed"/>
              <w:tblLook w:val="04A0" w:firstRow="1" w:lastRow="0" w:firstColumn="1" w:lastColumn="0" w:noHBand="0" w:noVBand="1"/>
            </w:tblPr>
            <w:tblGrid>
              <w:gridCol w:w="483"/>
              <w:gridCol w:w="2693"/>
              <w:gridCol w:w="3544"/>
            </w:tblGrid>
            <w:tr w:rsidR="0008647B" w:rsidRPr="00552B99" w14:paraId="528F53E1" w14:textId="77777777">
              <w:tc>
                <w:tcPr>
                  <w:tcW w:w="483" w:type="dxa"/>
                </w:tcPr>
                <w:p w14:paraId="046266D0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  <w:r w:rsidRPr="00552B99">
                    <w:rPr>
                      <w:rFonts w:ascii="Lato" w:hAnsi="Lato" w:cs="Lato"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2693" w:type="dxa"/>
                </w:tcPr>
                <w:p w14:paraId="4E0EEA31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  <w:r w:rsidRPr="00552B99">
                    <w:rPr>
                      <w:rFonts w:ascii="Lato" w:hAnsi="Lato" w:cs="Lato"/>
                      <w:sz w:val="22"/>
                      <w:szCs w:val="22"/>
                    </w:rPr>
                    <w:t>Nazwa (firma) podwykonawcy</w:t>
                  </w:r>
                </w:p>
              </w:tc>
              <w:tc>
                <w:tcPr>
                  <w:tcW w:w="3544" w:type="dxa"/>
                </w:tcPr>
                <w:p w14:paraId="2D3B2F38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  <w:r w:rsidRPr="00552B99">
                    <w:rPr>
                      <w:rFonts w:ascii="Lato" w:hAnsi="Lato" w:cs="Lato"/>
                      <w:sz w:val="22"/>
                      <w:szCs w:val="22"/>
                    </w:rPr>
                    <w:t>Część (zakres) przedmiotu zamówienia powierzony podwykonawcy</w:t>
                  </w:r>
                </w:p>
              </w:tc>
            </w:tr>
            <w:tr w:rsidR="0008647B" w:rsidRPr="00552B99" w14:paraId="44FDC85A" w14:textId="77777777">
              <w:tc>
                <w:tcPr>
                  <w:tcW w:w="483" w:type="dxa"/>
                </w:tcPr>
                <w:p w14:paraId="5F91C517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</w:tcPr>
                <w:p w14:paraId="7642E1D6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</w:tcPr>
                <w:p w14:paraId="7EDED0D0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</w:p>
              </w:tc>
            </w:tr>
            <w:tr w:rsidR="0008647B" w:rsidRPr="00552B99" w14:paraId="21601BE9" w14:textId="77777777">
              <w:tc>
                <w:tcPr>
                  <w:tcW w:w="483" w:type="dxa"/>
                </w:tcPr>
                <w:p w14:paraId="56FC0A39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</w:tcPr>
                <w:p w14:paraId="1E210B45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</w:tcPr>
                <w:p w14:paraId="74BA1261" w14:textId="77777777" w:rsidR="0008647B" w:rsidRPr="00552B99" w:rsidRDefault="0008647B">
                  <w:pPr>
                    <w:pStyle w:val="Akapitzlist"/>
                    <w:spacing w:after="40"/>
                    <w:ind w:left="0"/>
                    <w:rPr>
                      <w:rFonts w:ascii="Lato" w:hAnsi="Lato" w:cs="Lato"/>
                      <w:sz w:val="22"/>
                      <w:szCs w:val="22"/>
                    </w:rPr>
                  </w:pPr>
                </w:p>
              </w:tc>
            </w:tr>
          </w:tbl>
          <w:p w14:paraId="745C96BB" w14:textId="77777777" w:rsidR="0008647B" w:rsidRPr="00552B99" w:rsidRDefault="0008647B">
            <w:pPr>
              <w:spacing w:after="40"/>
              <w:contextualSpacing/>
              <w:rPr>
                <w:rFonts w:ascii="Lato" w:hAnsi="Lato" w:cs="Lato"/>
                <w:b/>
              </w:rPr>
            </w:pPr>
          </w:p>
        </w:tc>
      </w:tr>
      <w:tr w:rsidR="0008647B" w:rsidRPr="00552B99" w14:paraId="7729216E" w14:textId="77777777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9351" w:type="dxa"/>
            <w:gridSpan w:val="7"/>
          </w:tcPr>
          <w:p w14:paraId="3197C11A" w14:textId="77777777" w:rsidR="0008647B" w:rsidRPr="00552B99" w:rsidRDefault="0008647B">
            <w:pPr>
              <w:spacing w:after="40"/>
              <w:contextualSpacing/>
              <w:rPr>
                <w:rFonts w:ascii="Lato" w:hAnsi="Lato" w:cs="Lato"/>
                <w:b/>
              </w:rPr>
            </w:pPr>
            <w:r w:rsidRPr="00552B99">
              <w:rPr>
                <w:rFonts w:ascii="Lato" w:hAnsi="Lato" w:cs="Lato"/>
                <w:b/>
              </w:rPr>
              <w:t>SPIS TREŚCI:</w:t>
            </w:r>
          </w:p>
          <w:p w14:paraId="25D7C462" w14:textId="77777777" w:rsidR="0008647B" w:rsidRPr="00552B99" w:rsidRDefault="0008647B">
            <w:pPr>
              <w:spacing w:after="40"/>
              <w:jc w:val="both"/>
              <w:rPr>
                <w:rFonts w:ascii="Lato" w:hAnsi="Lato" w:cs="Lato"/>
              </w:rPr>
            </w:pPr>
            <w:r w:rsidRPr="00552B99">
              <w:rPr>
                <w:rFonts w:ascii="Lato" w:hAnsi="Lato" w:cs="Lato"/>
              </w:rPr>
              <w:t>Integralną część oferty stanowią następujące dokumenty:</w:t>
            </w:r>
          </w:p>
          <w:p w14:paraId="6195B772" w14:textId="77777777" w:rsidR="0008647B" w:rsidRPr="00552B99" w:rsidRDefault="0008647B" w:rsidP="0008647B">
            <w:pPr>
              <w:pStyle w:val="Akapitzlist"/>
              <w:numPr>
                <w:ilvl w:val="3"/>
                <w:numId w:val="37"/>
              </w:numPr>
              <w:spacing w:after="40" w:line="276" w:lineRule="auto"/>
              <w:contextualSpacing w:val="0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t>.............................................................................................................................................</w:t>
            </w:r>
          </w:p>
          <w:p w14:paraId="47AB7412" w14:textId="77777777" w:rsidR="0008647B" w:rsidRPr="00552B99" w:rsidRDefault="0008647B" w:rsidP="0008647B">
            <w:pPr>
              <w:pStyle w:val="Akapitzlist"/>
              <w:numPr>
                <w:ilvl w:val="3"/>
                <w:numId w:val="37"/>
              </w:numPr>
              <w:spacing w:after="40" w:line="276" w:lineRule="auto"/>
              <w:contextualSpacing w:val="0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t>............................................................................................................................................</w:t>
            </w:r>
          </w:p>
          <w:p w14:paraId="1790A059" w14:textId="77777777" w:rsidR="0008647B" w:rsidRPr="00552B99" w:rsidRDefault="0008647B" w:rsidP="0008647B">
            <w:pPr>
              <w:pStyle w:val="Akapitzlist"/>
              <w:numPr>
                <w:ilvl w:val="3"/>
                <w:numId w:val="37"/>
              </w:numPr>
              <w:spacing w:after="40" w:line="276" w:lineRule="auto"/>
              <w:contextualSpacing w:val="0"/>
              <w:rPr>
                <w:rFonts w:ascii="Lato" w:hAnsi="Lato" w:cs="Lato"/>
                <w:sz w:val="22"/>
                <w:szCs w:val="22"/>
              </w:rPr>
            </w:pPr>
            <w:r w:rsidRPr="00552B99">
              <w:rPr>
                <w:rFonts w:ascii="Lato" w:hAnsi="Lato" w:cs="Lato"/>
                <w:sz w:val="22"/>
                <w:szCs w:val="22"/>
              </w:rPr>
              <w:t>.............................................................................................................................................</w:t>
            </w:r>
          </w:p>
          <w:p w14:paraId="22642697" w14:textId="77777777" w:rsidR="0008647B" w:rsidRPr="00552B99" w:rsidRDefault="0008647B">
            <w:pPr>
              <w:spacing w:after="40"/>
              <w:ind w:left="34"/>
              <w:rPr>
                <w:rFonts w:ascii="Lato" w:hAnsi="Lato" w:cs="Lato"/>
                <w:b/>
              </w:rPr>
            </w:pPr>
            <w:r w:rsidRPr="00552B99">
              <w:rPr>
                <w:rFonts w:ascii="Lato" w:hAnsi="Lato" w:cs="Lato"/>
              </w:rPr>
              <w:t>Oferta została złożona na .............. kolejno ponumerowanych stronach.</w:t>
            </w:r>
          </w:p>
        </w:tc>
      </w:tr>
    </w:tbl>
    <w:p w14:paraId="2DFDF3F8" w14:textId="177AD24A" w:rsidR="0059239D" w:rsidRPr="00552B99" w:rsidRDefault="0059239D" w:rsidP="002444C8">
      <w:pPr>
        <w:rPr>
          <w:rFonts w:ascii="Lato" w:hAnsi="Lato" w:cs="Lato"/>
        </w:rPr>
      </w:pPr>
    </w:p>
    <w:p w14:paraId="43568787" w14:textId="77777777" w:rsidR="001C0024" w:rsidRPr="00552B99" w:rsidRDefault="001C0024" w:rsidP="001C0024">
      <w:pPr>
        <w:pStyle w:val="Akapitzlist"/>
        <w:spacing w:line="288" w:lineRule="auto"/>
        <w:ind w:left="1440"/>
        <w:rPr>
          <w:rFonts w:ascii="Lato" w:hAnsi="Lato" w:cs="Lato"/>
          <w:iCs/>
          <w:sz w:val="22"/>
          <w:szCs w:val="22"/>
        </w:rPr>
      </w:pPr>
    </w:p>
    <w:p w14:paraId="710F632D" w14:textId="02F675EE" w:rsidR="007E5E3F" w:rsidRDefault="0025253A" w:rsidP="0025253A">
      <w:pPr>
        <w:spacing w:line="288" w:lineRule="auto"/>
        <w:ind w:left="360"/>
        <w:rPr>
          <w:rFonts w:ascii="Lato" w:hAnsi="Lato" w:cs="Lato"/>
          <w:iCs/>
        </w:rPr>
      </w:pPr>
      <w:r>
        <w:rPr>
          <w:rFonts w:ascii="Lato" w:hAnsi="Lato" w:cs="Lato"/>
          <w:iCs/>
        </w:rPr>
        <w:t>*</w:t>
      </w:r>
      <w:r w:rsidR="007F00D1" w:rsidRPr="007242B8">
        <w:rPr>
          <w:rFonts w:ascii="Lato" w:hAnsi="Lato" w:cs="Lato"/>
          <w:iCs/>
        </w:rPr>
        <w:t xml:space="preserve">- </w:t>
      </w:r>
      <w:r w:rsidRPr="007242B8">
        <w:rPr>
          <w:rFonts w:ascii="Lato" w:hAnsi="Lato" w:cs="Lato"/>
          <w:iCs/>
          <w:sz w:val="20"/>
          <w:szCs w:val="20"/>
        </w:rPr>
        <w:t>niewłaściwe skreślić</w:t>
      </w:r>
    </w:p>
    <w:p w14:paraId="2D108BC1" w14:textId="035DEFD8" w:rsidR="004A7A6F" w:rsidRPr="007242B8" w:rsidRDefault="004A7A6F" w:rsidP="007242B8">
      <w:pPr>
        <w:spacing w:line="288" w:lineRule="auto"/>
        <w:ind w:left="360"/>
        <w:rPr>
          <w:rFonts w:ascii="Lato" w:hAnsi="Lato" w:cs="Lato"/>
          <w:iCs/>
        </w:rPr>
      </w:pPr>
    </w:p>
    <w:p w14:paraId="1C12E533" w14:textId="77777777" w:rsidR="009F1929" w:rsidRPr="00552B99" w:rsidRDefault="009F1929" w:rsidP="00552B99">
      <w:pPr>
        <w:spacing w:line="288" w:lineRule="auto"/>
        <w:rPr>
          <w:rFonts w:ascii="Lato" w:hAnsi="Lato" w:cs="Lato"/>
          <w:iCs/>
        </w:rPr>
      </w:pPr>
    </w:p>
    <w:p w14:paraId="03784F08" w14:textId="77777777" w:rsidR="009F1929" w:rsidRPr="00552B99" w:rsidRDefault="009F1929" w:rsidP="00703605">
      <w:pPr>
        <w:pStyle w:val="Akapitzlist"/>
        <w:spacing w:line="288" w:lineRule="auto"/>
        <w:ind w:left="1440"/>
        <w:rPr>
          <w:rFonts w:ascii="Lato" w:hAnsi="Lato" w:cs="Lato"/>
          <w:iCs/>
          <w:sz w:val="22"/>
          <w:szCs w:val="22"/>
        </w:rPr>
      </w:pPr>
    </w:p>
    <w:p w14:paraId="6B077C55" w14:textId="77777777" w:rsidR="00552B99" w:rsidRDefault="00552B99" w:rsidP="00703605">
      <w:pPr>
        <w:pStyle w:val="Akapitzlist"/>
        <w:spacing w:line="288" w:lineRule="auto"/>
        <w:ind w:left="1440"/>
        <w:rPr>
          <w:rFonts w:ascii="Lato" w:hAnsi="Lato" w:cs="Lato"/>
          <w:iCs/>
          <w:sz w:val="22"/>
          <w:szCs w:val="22"/>
        </w:rPr>
      </w:pPr>
    </w:p>
    <w:p w14:paraId="4E5C3494" w14:textId="77777777" w:rsidR="000A0CEC" w:rsidRPr="000C6231" w:rsidRDefault="000A0CEC" w:rsidP="000C6231">
      <w:pPr>
        <w:spacing w:line="288" w:lineRule="auto"/>
        <w:rPr>
          <w:rFonts w:ascii="Lato" w:hAnsi="Lato" w:cs="Lato"/>
          <w:iCs/>
        </w:rPr>
      </w:pPr>
    </w:p>
    <w:sectPr w:rsidR="000A0CEC" w:rsidRPr="000C6231" w:rsidSect="002444C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702" w:right="1134" w:bottom="1247" w:left="1276" w:header="340" w:footer="39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ciej Bronowicz" w:date="2026-04-29T14:31:00Z" w:initials="MB">
    <w:p w14:paraId="193B683E" w14:textId="77777777" w:rsidR="007A60EB" w:rsidRDefault="007A60EB" w:rsidP="007A60EB">
      <w:pPr>
        <w:pStyle w:val="Tekstkomentarza"/>
      </w:pPr>
      <w:r>
        <w:rPr>
          <w:rStyle w:val="Odwoaniedokomentarza"/>
        </w:rPr>
        <w:annotationRef/>
      </w:r>
      <w:r>
        <w:t>Zgodnie z zapytaniem jest jedno kryterium 100 % cena, sprzeczność wewnętrzna</w:t>
      </w:r>
    </w:p>
  </w:comment>
  <w:comment w:id="1" w:author="barbara.szydlo" w:date="2026-04-29T15:02:00Z" w:initials="b.s">
    <w:p w14:paraId="31AF8750" w14:textId="77777777" w:rsidR="00052164" w:rsidRDefault="00052164" w:rsidP="00052164">
      <w:pPr>
        <w:pStyle w:val="Tekstkomentarza"/>
      </w:pPr>
      <w:r>
        <w:rPr>
          <w:rStyle w:val="Odwoaniedokomentarza"/>
        </w:rPr>
        <w:annotationRef/>
      </w:r>
      <w:r>
        <w:t>poprawione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93B683E" w15:done="1"/>
  <w15:commentEx w15:paraId="31AF8750" w15:paraIdParent="193B683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C7CAF5" w16cex:dateUtc="2026-04-29T12:31:00Z"/>
  <w16cex:commentExtensible w16cex:durableId="04FF9FC8" w16cex:dateUtc="2026-04-29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93B683E" w16cid:durableId="54C7CAF5"/>
  <w16cid:commentId w16cid:paraId="31AF8750" w16cid:durableId="04FF9F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E147A" w14:textId="77777777" w:rsidR="00F91EB0" w:rsidRDefault="00F91EB0" w:rsidP="000F38F9">
      <w:pPr>
        <w:spacing w:after="0" w:line="240" w:lineRule="auto"/>
      </w:pPr>
      <w:r>
        <w:separator/>
      </w:r>
    </w:p>
  </w:endnote>
  <w:endnote w:type="continuationSeparator" w:id="0">
    <w:p w14:paraId="3D0A7F11" w14:textId="77777777" w:rsidR="00F91EB0" w:rsidRDefault="00F91EB0" w:rsidP="000F38F9">
      <w:pPr>
        <w:spacing w:after="0" w:line="240" w:lineRule="auto"/>
      </w:pPr>
      <w:r>
        <w:continuationSeparator/>
      </w:r>
    </w:p>
  </w:endnote>
  <w:endnote w:type="continuationNotice" w:id="1">
    <w:p w14:paraId="23353962" w14:textId="77777777" w:rsidR="00F91EB0" w:rsidRDefault="00F91E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,Times New Roman">
    <w:altName w:val="Lato"/>
    <w:panose1 w:val="00000000000000000000"/>
    <w:charset w:val="00"/>
    <w:family w:val="roman"/>
    <w:notTrueType/>
    <w:pitch w:val="default"/>
  </w:font>
  <w:font w:name="Lato,Aptos">
    <w:altName w:val="Lato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031806"/>
      <w:docPartObj>
        <w:docPartGallery w:val="Page Numbers (Bottom of Page)"/>
        <w:docPartUnique/>
      </w:docPartObj>
    </w:sdtPr>
    <w:sdtEndPr/>
    <w:sdtContent>
      <w:p w14:paraId="41A7AF1A" w14:textId="33252DE4" w:rsidR="00D53CAA" w:rsidRDefault="00C25DB5">
        <w:pPr>
          <w:pStyle w:val="Stopka"/>
          <w:jc w:val="right"/>
        </w:pPr>
        <w:r w:rsidRPr="00EB6F79">
          <w:rPr>
            <w:noProof/>
          </w:rPr>
          <w:drawing>
            <wp:inline distT="0" distB="0" distL="0" distR="0" wp14:anchorId="345E5760" wp14:editId="224AC5A9">
              <wp:extent cx="5753100" cy="819150"/>
              <wp:effectExtent l="0" t="0" r="0" b="0"/>
              <wp:docPr id="29798404" name="Obraz 1">
                <a:extLst xmlns:a="http://schemas.openxmlformats.org/drawingml/2006/main">
                  <a:ext uri="{FF2B5EF4-FFF2-40B4-BE49-F238E27FC236}">
                    <a16:creationId xmlns:a16="http://schemas.microsoft.com/office/drawing/2014/main" id="{09042659-C3F3-41E0-B328-33B7E2657F23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81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0A605D0A" w14:textId="77777777" w:rsidR="002B0712" w:rsidRDefault="002B0712" w:rsidP="007A7EBB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3200482"/>
      <w:docPartObj>
        <w:docPartGallery w:val="Page Numbers (Bottom of Page)"/>
        <w:docPartUnique/>
      </w:docPartObj>
    </w:sdtPr>
    <w:sdtEndPr/>
    <w:sdtContent>
      <w:p w14:paraId="69ED734C" w14:textId="4D45FF3A" w:rsidR="00D53CAA" w:rsidRDefault="00D53C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D93BEC" w14:textId="77777777" w:rsidR="00D53CAA" w:rsidRDefault="00D53C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EAEF4" w14:textId="77777777" w:rsidR="00F91EB0" w:rsidRDefault="00F91EB0" w:rsidP="000F38F9">
      <w:pPr>
        <w:spacing w:after="0" w:line="240" w:lineRule="auto"/>
      </w:pPr>
      <w:r>
        <w:separator/>
      </w:r>
    </w:p>
  </w:footnote>
  <w:footnote w:type="continuationSeparator" w:id="0">
    <w:p w14:paraId="09A57F96" w14:textId="77777777" w:rsidR="00F91EB0" w:rsidRDefault="00F91EB0" w:rsidP="000F38F9">
      <w:pPr>
        <w:spacing w:after="0" w:line="240" w:lineRule="auto"/>
      </w:pPr>
      <w:r>
        <w:continuationSeparator/>
      </w:r>
    </w:p>
  </w:footnote>
  <w:footnote w:type="continuationNotice" w:id="1">
    <w:p w14:paraId="31B17366" w14:textId="77777777" w:rsidR="00F91EB0" w:rsidRDefault="00F91E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21CC0" w14:textId="1FA822A8" w:rsidR="002B0712" w:rsidRDefault="664D9CAD" w:rsidP="00146D4D">
    <w:pPr>
      <w:pStyle w:val="Nagwek"/>
      <w:tabs>
        <w:tab w:val="clear" w:pos="4536"/>
        <w:tab w:val="clear" w:pos="9072"/>
      </w:tabs>
      <w:ind w:hanging="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4D3B82" wp14:editId="632AC2B0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4430272" cy="845691"/>
          <wp:effectExtent l="0" t="0" r="0" b="0"/>
          <wp:wrapSquare wrapText="bothSides"/>
          <wp:docPr id="344804758" name="Obraz 344804758" descr="logo_RDOS_Warszawa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RDOS_Warszawa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0272" cy="845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4B81" w14:textId="77777777" w:rsidR="002B0712" w:rsidRDefault="002B0712">
    <w:pPr>
      <w:pStyle w:val="Nagwek"/>
    </w:pPr>
  </w:p>
  <w:p w14:paraId="6C6E6622" w14:textId="77777777" w:rsidR="002B0712" w:rsidRDefault="002B0712">
    <w:pPr>
      <w:pStyle w:val="Nagwek"/>
    </w:pPr>
  </w:p>
  <w:p w14:paraId="6251111F" w14:textId="77777777" w:rsidR="002B0712" w:rsidRDefault="002B07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401D"/>
    <w:multiLevelType w:val="hybridMultilevel"/>
    <w:tmpl w:val="06427446"/>
    <w:lvl w:ilvl="0" w:tplc="081C98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050251C7"/>
    <w:multiLevelType w:val="multilevel"/>
    <w:tmpl w:val="D8F4A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Lato" w:hAnsi="Lato" w:cs="Lato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6929BCC"/>
    <w:multiLevelType w:val="hybridMultilevel"/>
    <w:tmpl w:val="8DF67890"/>
    <w:lvl w:ilvl="0" w:tplc="B91E4B6A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</w:rPr>
    </w:lvl>
    <w:lvl w:ilvl="1" w:tplc="83C0E41C">
      <w:start w:val="1"/>
      <w:numFmt w:val="lowerLetter"/>
      <w:lvlText w:val="%2."/>
      <w:lvlJc w:val="left"/>
      <w:pPr>
        <w:ind w:left="1440" w:hanging="360"/>
      </w:pPr>
    </w:lvl>
    <w:lvl w:ilvl="2" w:tplc="8230CEA0">
      <w:start w:val="1"/>
      <w:numFmt w:val="lowerRoman"/>
      <w:lvlText w:val="%3."/>
      <w:lvlJc w:val="right"/>
      <w:pPr>
        <w:ind w:left="2160" w:hanging="180"/>
      </w:pPr>
    </w:lvl>
    <w:lvl w:ilvl="3" w:tplc="72EAE6B8">
      <w:start w:val="1"/>
      <w:numFmt w:val="decimal"/>
      <w:lvlText w:val="%4."/>
      <w:lvlJc w:val="left"/>
      <w:pPr>
        <w:ind w:left="2880" w:hanging="360"/>
      </w:pPr>
    </w:lvl>
    <w:lvl w:ilvl="4" w:tplc="B5AE8CDE">
      <w:start w:val="1"/>
      <w:numFmt w:val="lowerLetter"/>
      <w:lvlText w:val="%5."/>
      <w:lvlJc w:val="left"/>
      <w:pPr>
        <w:ind w:left="3600" w:hanging="360"/>
      </w:pPr>
    </w:lvl>
    <w:lvl w:ilvl="5" w:tplc="9A6E15CC">
      <w:start w:val="1"/>
      <w:numFmt w:val="lowerRoman"/>
      <w:lvlText w:val="%6."/>
      <w:lvlJc w:val="right"/>
      <w:pPr>
        <w:ind w:left="4320" w:hanging="180"/>
      </w:pPr>
    </w:lvl>
    <w:lvl w:ilvl="6" w:tplc="ACDC0DD8">
      <w:start w:val="1"/>
      <w:numFmt w:val="decimal"/>
      <w:lvlText w:val="%7."/>
      <w:lvlJc w:val="left"/>
      <w:pPr>
        <w:ind w:left="5040" w:hanging="360"/>
      </w:pPr>
    </w:lvl>
    <w:lvl w:ilvl="7" w:tplc="8EB080DE">
      <w:start w:val="1"/>
      <w:numFmt w:val="lowerLetter"/>
      <w:lvlText w:val="%8."/>
      <w:lvlJc w:val="left"/>
      <w:pPr>
        <w:ind w:left="5760" w:hanging="360"/>
      </w:pPr>
    </w:lvl>
    <w:lvl w:ilvl="8" w:tplc="53A2CAC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07AF"/>
    <w:multiLevelType w:val="hybridMultilevel"/>
    <w:tmpl w:val="FFFFFFFF"/>
    <w:lvl w:ilvl="0" w:tplc="CA14D59A">
      <w:start w:val="1"/>
      <w:numFmt w:val="decimal"/>
      <w:lvlText w:val="%1)"/>
      <w:lvlJc w:val="left"/>
      <w:pPr>
        <w:ind w:left="78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 w15:restartNumberingAfterBreak="0">
    <w:nsid w:val="11B6230B"/>
    <w:multiLevelType w:val="hybridMultilevel"/>
    <w:tmpl w:val="115664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1D1423"/>
    <w:multiLevelType w:val="hybridMultilevel"/>
    <w:tmpl w:val="BFF234BC"/>
    <w:lvl w:ilvl="0" w:tplc="84E8600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4956CD06">
      <w:start w:val="1"/>
      <w:numFmt w:val="decimal"/>
      <w:lvlText w:val="%2)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B42804"/>
    <w:multiLevelType w:val="hybridMultilevel"/>
    <w:tmpl w:val="C4D0EAD8"/>
    <w:lvl w:ilvl="0" w:tplc="FC7E2D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712F3F4"/>
    <w:multiLevelType w:val="hybridMultilevel"/>
    <w:tmpl w:val="882CA2A0"/>
    <w:lvl w:ilvl="0" w:tplc="432AEF82">
      <w:start w:val="1"/>
      <w:numFmt w:val="decimal"/>
      <w:lvlText w:val="%1)"/>
      <w:lvlJc w:val="left"/>
      <w:pPr>
        <w:ind w:left="1080" w:hanging="360"/>
      </w:pPr>
      <w:rPr>
        <w:rFonts w:ascii="Lato,Times New Roman" w:hAnsi="Lato,Times New Roman" w:hint="default"/>
      </w:rPr>
    </w:lvl>
    <w:lvl w:ilvl="1" w:tplc="FA52E832">
      <w:start w:val="1"/>
      <w:numFmt w:val="lowerLetter"/>
      <w:lvlText w:val="%2."/>
      <w:lvlJc w:val="left"/>
      <w:pPr>
        <w:ind w:left="1440" w:hanging="360"/>
      </w:pPr>
    </w:lvl>
    <w:lvl w:ilvl="2" w:tplc="84680324">
      <w:start w:val="1"/>
      <w:numFmt w:val="lowerRoman"/>
      <w:lvlText w:val="%3."/>
      <w:lvlJc w:val="right"/>
      <w:pPr>
        <w:ind w:left="2160" w:hanging="180"/>
      </w:pPr>
    </w:lvl>
    <w:lvl w:ilvl="3" w:tplc="BE205478">
      <w:start w:val="1"/>
      <w:numFmt w:val="decimal"/>
      <w:lvlText w:val="%4."/>
      <w:lvlJc w:val="left"/>
      <w:pPr>
        <w:ind w:left="2880" w:hanging="360"/>
      </w:pPr>
    </w:lvl>
    <w:lvl w:ilvl="4" w:tplc="12E0803C">
      <w:start w:val="1"/>
      <w:numFmt w:val="lowerLetter"/>
      <w:lvlText w:val="%5."/>
      <w:lvlJc w:val="left"/>
      <w:pPr>
        <w:ind w:left="3600" w:hanging="360"/>
      </w:pPr>
    </w:lvl>
    <w:lvl w:ilvl="5" w:tplc="E31066E8">
      <w:start w:val="1"/>
      <w:numFmt w:val="lowerRoman"/>
      <w:lvlText w:val="%6."/>
      <w:lvlJc w:val="right"/>
      <w:pPr>
        <w:ind w:left="4320" w:hanging="180"/>
      </w:pPr>
    </w:lvl>
    <w:lvl w:ilvl="6" w:tplc="39748394">
      <w:start w:val="1"/>
      <w:numFmt w:val="decimal"/>
      <w:lvlText w:val="%7."/>
      <w:lvlJc w:val="left"/>
      <w:pPr>
        <w:ind w:left="5040" w:hanging="360"/>
      </w:pPr>
    </w:lvl>
    <w:lvl w:ilvl="7" w:tplc="40FA2F26">
      <w:start w:val="1"/>
      <w:numFmt w:val="lowerLetter"/>
      <w:lvlText w:val="%8."/>
      <w:lvlJc w:val="left"/>
      <w:pPr>
        <w:ind w:left="5760" w:hanging="360"/>
      </w:pPr>
    </w:lvl>
    <w:lvl w:ilvl="8" w:tplc="113C986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D2017"/>
    <w:multiLevelType w:val="multilevel"/>
    <w:tmpl w:val="71984C7A"/>
    <w:lvl w:ilvl="0">
      <w:start w:val="1"/>
      <w:numFmt w:val="lowerLetter"/>
      <w:lvlText w:val="%1)"/>
      <w:lvlJc w:val="left"/>
      <w:pPr>
        <w:ind w:left="1080" w:hanging="360"/>
      </w:pPr>
      <w:rPr>
        <w:rFonts w:ascii="Lato,Times New Roman" w:hAnsi="Lato,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6074C722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C55B1E"/>
    <w:multiLevelType w:val="hybridMultilevel"/>
    <w:tmpl w:val="124408B2"/>
    <w:lvl w:ilvl="0" w:tplc="035AE5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46891"/>
    <w:multiLevelType w:val="hybridMultilevel"/>
    <w:tmpl w:val="4692BC92"/>
    <w:lvl w:ilvl="0" w:tplc="6436C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21B52"/>
    <w:multiLevelType w:val="hybridMultilevel"/>
    <w:tmpl w:val="C6424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723E1"/>
    <w:multiLevelType w:val="multilevel"/>
    <w:tmpl w:val="1FA448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33480EED"/>
    <w:multiLevelType w:val="hybridMultilevel"/>
    <w:tmpl w:val="2050E98C"/>
    <w:lvl w:ilvl="0" w:tplc="6004CEAC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351722C"/>
    <w:multiLevelType w:val="hybridMultilevel"/>
    <w:tmpl w:val="A574E9CC"/>
    <w:lvl w:ilvl="0" w:tplc="0F962C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BF4A55"/>
    <w:multiLevelType w:val="hybridMultilevel"/>
    <w:tmpl w:val="68C24906"/>
    <w:lvl w:ilvl="0" w:tplc="F18E808E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E16A20B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98279F6"/>
    <w:multiLevelType w:val="hybridMultilevel"/>
    <w:tmpl w:val="0B5C2858"/>
    <w:lvl w:ilvl="0" w:tplc="0958DD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AF4C6B"/>
    <w:multiLevelType w:val="hybridMultilevel"/>
    <w:tmpl w:val="49140B5A"/>
    <w:lvl w:ilvl="0" w:tplc="7C147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EBC2E"/>
    <w:multiLevelType w:val="hybridMultilevel"/>
    <w:tmpl w:val="250C9812"/>
    <w:lvl w:ilvl="0" w:tplc="557038DC">
      <w:start w:val="2"/>
      <w:numFmt w:val="decimal"/>
      <w:lvlText w:val="%1.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BC520AB4">
      <w:start w:val="1"/>
      <w:numFmt w:val="lowerLetter"/>
      <w:lvlText w:val="%2."/>
      <w:lvlJc w:val="left"/>
      <w:pPr>
        <w:ind w:left="1440" w:hanging="360"/>
      </w:pPr>
    </w:lvl>
    <w:lvl w:ilvl="2" w:tplc="03ECE288">
      <w:start w:val="1"/>
      <w:numFmt w:val="lowerRoman"/>
      <w:lvlText w:val="%3."/>
      <w:lvlJc w:val="right"/>
      <w:pPr>
        <w:ind w:left="2160" w:hanging="180"/>
      </w:pPr>
    </w:lvl>
    <w:lvl w:ilvl="3" w:tplc="F93E5F60">
      <w:start w:val="1"/>
      <w:numFmt w:val="decimal"/>
      <w:lvlText w:val="%4."/>
      <w:lvlJc w:val="left"/>
      <w:pPr>
        <w:ind w:left="2880" w:hanging="360"/>
      </w:pPr>
    </w:lvl>
    <w:lvl w:ilvl="4" w:tplc="5DF4F3F4">
      <w:start w:val="1"/>
      <w:numFmt w:val="lowerLetter"/>
      <w:lvlText w:val="%5."/>
      <w:lvlJc w:val="left"/>
      <w:pPr>
        <w:ind w:left="3600" w:hanging="360"/>
      </w:pPr>
    </w:lvl>
    <w:lvl w:ilvl="5" w:tplc="607267C4">
      <w:start w:val="1"/>
      <w:numFmt w:val="lowerRoman"/>
      <w:lvlText w:val="%6."/>
      <w:lvlJc w:val="right"/>
      <w:pPr>
        <w:ind w:left="4320" w:hanging="180"/>
      </w:pPr>
    </w:lvl>
    <w:lvl w:ilvl="6" w:tplc="6980F2BC">
      <w:start w:val="1"/>
      <w:numFmt w:val="decimal"/>
      <w:lvlText w:val="%7."/>
      <w:lvlJc w:val="left"/>
      <w:pPr>
        <w:ind w:left="5040" w:hanging="360"/>
      </w:pPr>
    </w:lvl>
    <w:lvl w:ilvl="7" w:tplc="B3A4360C">
      <w:start w:val="1"/>
      <w:numFmt w:val="lowerLetter"/>
      <w:lvlText w:val="%8."/>
      <w:lvlJc w:val="left"/>
      <w:pPr>
        <w:ind w:left="5760" w:hanging="360"/>
      </w:pPr>
    </w:lvl>
    <w:lvl w:ilvl="8" w:tplc="D494C02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D79C5"/>
    <w:multiLevelType w:val="hybridMultilevel"/>
    <w:tmpl w:val="55CA98F4"/>
    <w:lvl w:ilvl="0" w:tplc="3656DD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81517"/>
    <w:multiLevelType w:val="hybridMultilevel"/>
    <w:tmpl w:val="0D281AF4"/>
    <w:lvl w:ilvl="0" w:tplc="7E1EBD6C">
      <w:start w:val="1"/>
      <w:numFmt w:val="upperRoman"/>
      <w:lvlText w:val="%1."/>
      <w:lvlJc w:val="left"/>
      <w:pPr>
        <w:ind w:left="1080" w:hanging="720"/>
      </w:pPr>
      <w:rPr>
        <w:rFonts w:ascii="Lato,Aptos" w:hAnsi="Lato,Aptos" w:hint="default"/>
      </w:rPr>
    </w:lvl>
    <w:lvl w:ilvl="1" w:tplc="58926304">
      <w:start w:val="1"/>
      <w:numFmt w:val="lowerLetter"/>
      <w:lvlText w:val="%2."/>
      <w:lvlJc w:val="left"/>
      <w:pPr>
        <w:ind w:left="1440" w:hanging="360"/>
      </w:pPr>
    </w:lvl>
    <w:lvl w:ilvl="2" w:tplc="FBC0A7EC">
      <w:start w:val="1"/>
      <w:numFmt w:val="lowerRoman"/>
      <w:lvlText w:val="%3."/>
      <w:lvlJc w:val="right"/>
      <w:pPr>
        <w:ind w:left="2160" w:hanging="180"/>
      </w:pPr>
    </w:lvl>
    <w:lvl w:ilvl="3" w:tplc="BB461DA4">
      <w:start w:val="1"/>
      <w:numFmt w:val="decimal"/>
      <w:lvlText w:val="%4."/>
      <w:lvlJc w:val="left"/>
      <w:pPr>
        <w:ind w:left="2880" w:hanging="360"/>
      </w:pPr>
    </w:lvl>
    <w:lvl w:ilvl="4" w:tplc="9ACAC448">
      <w:start w:val="1"/>
      <w:numFmt w:val="lowerLetter"/>
      <w:lvlText w:val="%5."/>
      <w:lvlJc w:val="left"/>
      <w:pPr>
        <w:ind w:left="3600" w:hanging="360"/>
      </w:pPr>
    </w:lvl>
    <w:lvl w:ilvl="5" w:tplc="921EFDC8">
      <w:start w:val="1"/>
      <w:numFmt w:val="lowerRoman"/>
      <w:lvlText w:val="%6."/>
      <w:lvlJc w:val="right"/>
      <w:pPr>
        <w:ind w:left="4320" w:hanging="180"/>
      </w:pPr>
    </w:lvl>
    <w:lvl w:ilvl="6" w:tplc="7EC4AD8E">
      <w:start w:val="1"/>
      <w:numFmt w:val="decimal"/>
      <w:lvlText w:val="%7."/>
      <w:lvlJc w:val="left"/>
      <w:pPr>
        <w:ind w:left="5040" w:hanging="360"/>
      </w:pPr>
    </w:lvl>
    <w:lvl w:ilvl="7" w:tplc="CAE0871A">
      <w:start w:val="1"/>
      <w:numFmt w:val="lowerLetter"/>
      <w:lvlText w:val="%8."/>
      <w:lvlJc w:val="left"/>
      <w:pPr>
        <w:ind w:left="5760" w:hanging="360"/>
      </w:pPr>
    </w:lvl>
    <w:lvl w:ilvl="8" w:tplc="56D45B8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537B0"/>
    <w:multiLevelType w:val="hybridMultilevel"/>
    <w:tmpl w:val="5F8E6148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9766BA6"/>
    <w:multiLevelType w:val="hybridMultilevel"/>
    <w:tmpl w:val="D09C89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D208822"/>
    <w:multiLevelType w:val="hybridMultilevel"/>
    <w:tmpl w:val="BC3CC812"/>
    <w:lvl w:ilvl="0" w:tplc="E14A646A">
      <w:start w:val="1"/>
      <w:numFmt w:val="lowerLetter"/>
      <w:lvlText w:val="%1)"/>
      <w:lvlJc w:val="left"/>
      <w:pPr>
        <w:ind w:left="1069" w:hanging="360"/>
      </w:pPr>
      <w:rPr>
        <w:rFonts w:ascii="Lato,Times New Roman" w:hAnsi="Lato,Times New Roman" w:hint="default"/>
      </w:rPr>
    </w:lvl>
    <w:lvl w:ilvl="1" w:tplc="D6622716">
      <w:start w:val="1"/>
      <w:numFmt w:val="lowerLetter"/>
      <w:lvlText w:val="%2."/>
      <w:lvlJc w:val="left"/>
      <w:pPr>
        <w:ind w:left="1440" w:hanging="360"/>
      </w:pPr>
    </w:lvl>
    <w:lvl w:ilvl="2" w:tplc="CC4ADA02">
      <w:start w:val="1"/>
      <w:numFmt w:val="lowerRoman"/>
      <w:lvlText w:val="%3."/>
      <w:lvlJc w:val="right"/>
      <w:pPr>
        <w:ind w:left="2160" w:hanging="180"/>
      </w:pPr>
    </w:lvl>
    <w:lvl w:ilvl="3" w:tplc="3504540E">
      <w:start w:val="1"/>
      <w:numFmt w:val="decimal"/>
      <w:lvlText w:val="%4."/>
      <w:lvlJc w:val="left"/>
      <w:pPr>
        <w:ind w:left="2880" w:hanging="360"/>
      </w:pPr>
    </w:lvl>
    <w:lvl w:ilvl="4" w:tplc="3048A396">
      <w:start w:val="1"/>
      <w:numFmt w:val="lowerLetter"/>
      <w:lvlText w:val="%5."/>
      <w:lvlJc w:val="left"/>
      <w:pPr>
        <w:ind w:left="3600" w:hanging="360"/>
      </w:pPr>
    </w:lvl>
    <w:lvl w:ilvl="5" w:tplc="2A904B18">
      <w:start w:val="1"/>
      <w:numFmt w:val="lowerRoman"/>
      <w:lvlText w:val="%6."/>
      <w:lvlJc w:val="right"/>
      <w:pPr>
        <w:ind w:left="4320" w:hanging="180"/>
      </w:pPr>
    </w:lvl>
    <w:lvl w:ilvl="6" w:tplc="61E40284">
      <w:start w:val="1"/>
      <w:numFmt w:val="decimal"/>
      <w:lvlText w:val="%7."/>
      <w:lvlJc w:val="left"/>
      <w:pPr>
        <w:ind w:left="5040" w:hanging="360"/>
      </w:pPr>
    </w:lvl>
    <w:lvl w:ilvl="7" w:tplc="F49ED8DE">
      <w:start w:val="1"/>
      <w:numFmt w:val="lowerLetter"/>
      <w:lvlText w:val="%8."/>
      <w:lvlJc w:val="left"/>
      <w:pPr>
        <w:ind w:left="5760" w:hanging="360"/>
      </w:pPr>
    </w:lvl>
    <w:lvl w:ilvl="8" w:tplc="6530460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541"/>
    <w:multiLevelType w:val="hybridMultilevel"/>
    <w:tmpl w:val="D3621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4150F"/>
    <w:multiLevelType w:val="hybridMultilevel"/>
    <w:tmpl w:val="A0789C1C"/>
    <w:lvl w:ilvl="0" w:tplc="4A7CFCC4">
      <w:start w:val="1"/>
      <w:numFmt w:val="decimal"/>
      <w:lvlText w:val="%1)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958C9570">
      <w:start w:val="1"/>
      <w:numFmt w:val="lowerLetter"/>
      <w:lvlText w:val="%2."/>
      <w:lvlJc w:val="left"/>
      <w:pPr>
        <w:ind w:left="1440" w:hanging="360"/>
      </w:pPr>
    </w:lvl>
    <w:lvl w:ilvl="2" w:tplc="76F2B66C">
      <w:start w:val="1"/>
      <w:numFmt w:val="lowerRoman"/>
      <w:lvlText w:val="%3."/>
      <w:lvlJc w:val="right"/>
      <w:pPr>
        <w:ind w:left="2160" w:hanging="180"/>
      </w:pPr>
    </w:lvl>
    <w:lvl w:ilvl="3" w:tplc="C92C1566">
      <w:start w:val="1"/>
      <w:numFmt w:val="decimal"/>
      <w:lvlText w:val="%4."/>
      <w:lvlJc w:val="left"/>
      <w:pPr>
        <w:ind w:left="2880" w:hanging="360"/>
      </w:pPr>
    </w:lvl>
    <w:lvl w:ilvl="4" w:tplc="5F5EF134">
      <w:start w:val="1"/>
      <w:numFmt w:val="lowerLetter"/>
      <w:lvlText w:val="%5."/>
      <w:lvlJc w:val="left"/>
      <w:pPr>
        <w:ind w:left="3600" w:hanging="360"/>
      </w:pPr>
    </w:lvl>
    <w:lvl w:ilvl="5" w:tplc="D68E8C9C">
      <w:start w:val="1"/>
      <w:numFmt w:val="lowerRoman"/>
      <w:lvlText w:val="%6."/>
      <w:lvlJc w:val="right"/>
      <w:pPr>
        <w:ind w:left="4320" w:hanging="180"/>
      </w:pPr>
    </w:lvl>
    <w:lvl w:ilvl="6" w:tplc="A290D878">
      <w:start w:val="1"/>
      <w:numFmt w:val="decimal"/>
      <w:lvlText w:val="%7."/>
      <w:lvlJc w:val="left"/>
      <w:pPr>
        <w:ind w:left="5040" w:hanging="360"/>
      </w:pPr>
    </w:lvl>
    <w:lvl w:ilvl="7" w:tplc="F89647A8">
      <w:start w:val="1"/>
      <w:numFmt w:val="lowerLetter"/>
      <w:lvlText w:val="%8."/>
      <w:lvlJc w:val="left"/>
      <w:pPr>
        <w:ind w:left="5760" w:hanging="360"/>
      </w:pPr>
    </w:lvl>
    <w:lvl w:ilvl="8" w:tplc="737CEF5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A4644"/>
    <w:multiLevelType w:val="hybridMultilevel"/>
    <w:tmpl w:val="1EDAD784"/>
    <w:lvl w:ilvl="0" w:tplc="86D8AA44">
      <w:start w:val="1"/>
      <w:numFmt w:val="decimal"/>
      <w:lvlText w:val="%1."/>
      <w:lvlJc w:val="left"/>
      <w:pPr>
        <w:ind w:left="357" w:hanging="357"/>
      </w:pPr>
      <w:rPr>
        <w:rFonts w:ascii="Lato" w:eastAsia="Times New Roman" w:hAnsi="Lato" w:cs="Lato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1219003"/>
    <w:multiLevelType w:val="hybridMultilevel"/>
    <w:tmpl w:val="9222C138"/>
    <w:lvl w:ilvl="0" w:tplc="35DCBA8C">
      <w:start w:val="7"/>
      <w:numFmt w:val="decimal"/>
      <w:lvlText w:val="%1)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1FAEDF30">
      <w:start w:val="1"/>
      <w:numFmt w:val="lowerLetter"/>
      <w:lvlText w:val="%2."/>
      <w:lvlJc w:val="left"/>
      <w:pPr>
        <w:ind w:left="1440" w:hanging="360"/>
      </w:pPr>
    </w:lvl>
    <w:lvl w:ilvl="2" w:tplc="B81A4102">
      <w:start w:val="1"/>
      <w:numFmt w:val="lowerRoman"/>
      <w:lvlText w:val="%3."/>
      <w:lvlJc w:val="right"/>
      <w:pPr>
        <w:ind w:left="2160" w:hanging="180"/>
      </w:pPr>
    </w:lvl>
    <w:lvl w:ilvl="3" w:tplc="37F2B46E">
      <w:start w:val="1"/>
      <w:numFmt w:val="decimal"/>
      <w:lvlText w:val="%4."/>
      <w:lvlJc w:val="left"/>
      <w:pPr>
        <w:ind w:left="2880" w:hanging="360"/>
      </w:pPr>
    </w:lvl>
    <w:lvl w:ilvl="4" w:tplc="95B230DA">
      <w:start w:val="1"/>
      <w:numFmt w:val="lowerLetter"/>
      <w:lvlText w:val="%5."/>
      <w:lvlJc w:val="left"/>
      <w:pPr>
        <w:ind w:left="3600" w:hanging="360"/>
      </w:pPr>
    </w:lvl>
    <w:lvl w:ilvl="5" w:tplc="6F127330">
      <w:start w:val="1"/>
      <w:numFmt w:val="lowerRoman"/>
      <w:lvlText w:val="%6."/>
      <w:lvlJc w:val="right"/>
      <w:pPr>
        <w:ind w:left="4320" w:hanging="180"/>
      </w:pPr>
    </w:lvl>
    <w:lvl w:ilvl="6" w:tplc="65C81CA0">
      <w:start w:val="1"/>
      <w:numFmt w:val="decimal"/>
      <w:lvlText w:val="%7."/>
      <w:lvlJc w:val="left"/>
      <w:pPr>
        <w:ind w:left="5040" w:hanging="360"/>
      </w:pPr>
    </w:lvl>
    <w:lvl w:ilvl="7" w:tplc="8AB01EB2">
      <w:start w:val="1"/>
      <w:numFmt w:val="lowerLetter"/>
      <w:lvlText w:val="%8."/>
      <w:lvlJc w:val="left"/>
      <w:pPr>
        <w:ind w:left="5760" w:hanging="360"/>
      </w:pPr>
    </w:lvl>
    <w:lvl w:ilvl="8" w:tplc="EA16D3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2337D"/>
    <w:multiLevelType w:val="hybridMultilevel"/>
    <w:tmpl w:val="086213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7D04B6C">
      <w:start w:val="1"/>
      <w:numFmt w:val="decimal"/>
      <w:lvlText w:val="%4."/>
      <w:lvlJc w:val="left"/>
      <w:pPr>
        <w:ind w:left="357" w:hanging="357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BC6D58"/>
    <w:multiLevelType w:val="hybridMultilevel"/>
    <w:tmpl w:val="00F4F47A"/>
    <w:lvl w:ilvl="0" w:tplc="6D420FA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6F2707CE"/>
    <w:multiLevelType w:val="multilevel"/>
    <w:tmpl w:val="2EAC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567901"/>
    <w:multiLevelType w:val="hybridMultilevel"/>
    <w:tmpl w:val="961C3DFC"/>
    <w:lvl w:ilvl="0" w:tplc="76EA5C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7867B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ADAF5"/>
    <w:multiLevelType w:val="hybridMultilevel"/>
    <w:tmpl w:val="5D90C606"/>
    <w:lvl w:ilvl="0" w:tplc="500A0C62">
      <w:start w:val="1"/>
      <w:numFmt w:val="decimal"/>
      <w:lvlText w:val="%1)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709A4750">
      <w:start w:val="1"/>
      <w:numFmt w:val="lowerLetter"/>
      <w:lvlText w:val="%2."/>
      <w:lvlJc w:val="left"/>
      <w:pPr>
        <w:ind w:left="1440" w:hanging="360"/>
      </w:pPr>
    </w:lvl>
    <w:lvl w:ilvl="2" w:tplc="22965D0C">
      <w:start w:val="1"/>
      <w:numFmt w:val="lowerRoman"/>
      <w:lvlText w:val="%3."/>
      <w:lvlJc w:val="right"/>
      <w:pPr>
        <w:ind w:left="2160" w:hanging="180"/>
      </w:pPr>
    </w:lvl>
    <w:lvl w:ilvl="3" w:tplc="FEB049CE">
      <w:start w:val="1"/>
      <w:numFmt w:val="decimal"/>
      <w:lvlText w:val="%4."/>
      <w:lvlJc w:val="left"/>
      <w:pPr>
        <w:ind w:left="2880" w:hanging="360"/>
      </w:pPr>
    </w:lvl>
    <w:lvl w:ilvl="4" w:tplc="E9E4758C">
      <w:start w:val="1"/>
      <w:numFmt w:val="lowerLetter"/>
      <w:lvlText w:val="%5."/>
      <w:lvlJc w:val="left"/>
      <w:pPr>
        <w:ind w:left="3600" w:hanging="360"/>
      </w:pPr>
    </w:lvl>
    <w:lvl w:ilvl="5" w:tplc="131209DA">
      <w:start w:val="1"/>
      <w:numFmt w:val="lowerRoman"/>
      <w:lvlText w:val="%6."/>
      <w:lvlJc w:val="right"/>
      <w:pPr>
        <w:ind w:left="4320" w:hanging="180"/>
      </w:pPr>
    </w:lvl>
    <w:lvl w:ilvl="6" w:tplc="5A946FAC">
      <w:start w:val="1"/>
      <w:numFmt w:val="decimal"/>
      <w:lvlText w:val="%7."/>
      <w:lvlJc w:val="left"/>
      <w:pPr>
        <w:ind w:left="5040" w:hanging="360"/>
      </w:pPr>
    </w:lvl>
    <w:lvl w:ilvl="7" w:tplc="748E087C">
      <w:start w:val="1"/>
      <w:numFmt w:val="lowerLetter"/>
      <w:lvlText w:val="%8."/>
      <w:lvlJc w:val="left"/>
      <w:pPr>
        <w:ind w:left="5760" w:hanging="360"/>
      </w:pPr>
    </w:lvl>
    <w:lvl w:ilvl="8" w:tplc="F776F0E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E602C"/>
    <w:multiLevelType w:val="hybridMultilevel"/>
    <w:tmpl w:val="DD58FDC0"/>
    <w:lvl w:ilvl="0" w:tplc="797AC1BC">
      <w:start w:val="1"/>
      <w:numFmt w:val="decimal"/>
      <w:lvlText w:val="%1)"/>
      <w:lvlJc w:val="left"/>
      <w:pPr>
        <w:ind w:left="644" w:hanging="360"/>
      </w:pPr>
      <w:rPr>
        <w:rFonts w:ascii="Lato" w:hAnsi="Lato" w:cs="Lato" w:hint="default"/>
      </w:rPr>
    </w:lvl>
    <w:lvl w:ilvl="1" w:tplc="435A1E5E" w:tentative="1">
      <w:start w:val="1"/>
      <w:numFmt w:val="lowerLetter"/>
      <w:lvlText w:val="%2."/>
      <w:lvlJc w:val="left"/>
      <w:pPr>
        <w:ind w:left="1364" w:hanging="360"/>
      </w:pPr>
    </w:lvl>
    <w:lvl w:ilvl="2" w:tplc="68B8F7E0" w:tentative="1">
      <w:start w:val="1"/>
      <w:numFmt w:val="lowerRoman"/>
      <w:lvlText w:val="%3."/>
      <w:lvlJc w:val="right"/>
      <w:pPr>
        <w:ind w:left="2084" w:hanging="180"/>
      </w:pPr>
    </w:lvl>
    <w:lvl w:ilvl="3" w:tplc="0B425644" w:tentative="1">
      <w:start w:val="1"/>
      <w:numFmt w:val="decimal"/>
      <w:lvlText w:val="%4."/>
      <w:lvlJc w:val="left"/>
      <w:pPr>
        <w:ind w:left="2804" w:hanging="360"/>
      </w:pPr>
    </w:lvl>
    <w:lvl w:ilvl="4" w:tplc="C25E0F52" w:tentative="1">
      <w:start w:val="1"/>
      <w:numFmt w:val="lowerLetter"/>
      <w:lvlText w:val="%5."/>
      <w:lvlJc w:val="left"/>
      <w:pPr>
        <w:ind w:left="3524" w:hanging="360"/>
      </w:pPr>
    </w:lvl>
    <w:lvl w:ilvl="5" w:tplc="13B68128" w:tentative="1">
      <w:start w:val="1"/>
      <w:numFmt w:val="lowerRoman"/>
      <w:lvlText w:val="%6."/>
      <w:lvlJc w:val="right"/>
      <w:pPr>
        <w:ind w:left="4244" w:hanging="180"/>
      </w:pPr>
    </w:lvl>
    <w:lvl w:ilvl="6" w:tplc="7DA6B2B8" w:tentative="1">
      <w:start w:val="1"/>
      <w:numFmt w:val="decimal"/>
      <w:lvlText w:val="%7."/>
      <w:lvlJc w:val="left"/>
      <w:pPr>
        <w:ind w:left="4964" w:hanging="360"/>
      </w:pPr>
    </w:lvl>
    <w:lvl w:ilvl="7" w:tplc="BD88818A" w:tentative="1">
      <w:start w:val="1"/>
      <w:numFmt w:val="lowerLetter"/>
      <w:lvlText w:val="%8."/>
      <w:lvlJc w:val="left"/>
      <w:pPr>
        <w:ind w:left="5684" w:hanging="360"/>
      </w:pPr>
    </w:lvl>
    <w:lvl w:ilvl="8" w:tplc="09EE625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1B9207F"/>
    <w:multiLevelType w:val="hybridMultilevel"/>
    <w:tmpl w:val="6616D8A2"/>
    <w:lvl w:ilvl="0" w:tplc="13DAEA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5C8949"/>
    <w:multiLevelType w:val="hybridMultilevel"/>
    <w:tmpl w:val="2600135E"/>
    <w:lvl w:ilvl="0" w:tplc="7AD47F94">
      <w:start w:val="3"/>
      <w:numFmt w:val="decimal"/>
      <w:lvlText w:val="%1.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C2FA7800">
      <w:start w:val="1"/>
      <w:numFmt w:val="lowerLetter"/>
      <w:lvlText w:val="%2."/>
      <w:lvlJc w:val="left"/>
      <w:pPr>
        <w:ind w:left="1440" w:hanging="360"/>
      </w:pPr>
    </w:lvl>
    <w:lvl w:ilvl="2" w:tplc="FC948488">
      <w:start w:val="1"/>
      <w:numFmt w:val="lowerRoman"/>
      <w:lvlText w:val="%3."/>
      <w:lvlJc w:val="right"/>
      <w:pPr>
        <w:ind w:left="2160" w:hanging="180"/>
      </w:pPr>
    </w:lvl>
    <w:lvl w:ilvl="3" w:tplc="C102E84C">
      <w:start w:val="1"/>
      <w:numFmt w:val="decimal"/>
      <w:lvlText w:val="%4."/>
      <w:lvlJc w:val="left"/>
      <w:pPr>
        <w:ind w:left="2880" w:hanging="360"/>
      </w:pPr>
    </w:lvl>
    <w:lvl w:ilvl="4" w:tplc="4A8E89A2">
      <w:start w:val="1"/>
      <w:numFmt w:val="lowerLetter"/>
      <w:lvlText w:val="%5."/>
      <w:lvlJc w:val="left"/>
      <w:pPr>
        <w:ind w:left="3600" w:hanging="360"/>
      </w:pPr>
    </w:lvl>
    <w:lvl w:ilvl="5" w:tplc="6D18B656">
      <w:start w:val="1"/>
      <w:numFmt w:val="lowerRoman"/>
      <w:lvlText w:val="%6."/>
      <w:lvlJc w:val="right"/>
      <w:pPr>
        <w:ind w:left="4320" w:hanging="180"/>
      </w:pPr>
    </w:lvl>
    <w:lvl w:ilvl="6" w:tplc="72D4B380">
      <w:start w:val="1"/>
      <w:numFmt w:val="decimal"/>
      <w:lvlText w:val="%7."/>
      <w:lvlJc w:val="left"/>
      <w:pPr>
        <w:ind w:left="5040" w:hanging="360"/>
      </w:pPr>
    </w:lvl>
    <w:lvl w:ilvl="7" w:tplc="A4D881E0">
      <w:start w:val="1"/>
      <w:numFmt w:val="lowerLetter"/>
      <w:lvlText w:val="%8."/>
      <w:lvlJc w:val="left"/>
      <w:pPr>
        <w:ind w:left="5760" w:hanging="360"/>
      </w:pPr>
    </w:lvl>
    <w:lvl w:ilvl="8" w:tplc="D35C030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9B4A6"/>
    <w:multiLevelType w:val="hybridMultilevel"/>
    <w:tmpl w:val="C4FED38C"/>
    <w:lvl w:ilvl="0" w:tplc="3FCE1F8C">
      <w:start w:val="2"/>
      <w:numFmt w:val="decimal"/>
      <w:lvlText w:val="%1)"/>
      <w:lvlJc w:val="left"/>
      <w:pPr>
        <w:ind w:left="1080" w:hanging="360"/>
      </w:pPr>
      <w:rPr>
        <w:rFonts w:ascii="Lato,Times New Roman" w:hAnsi="Lato,Times New Roman" w:hint="default"/>
      </w:rPr>
    </w:lvl>
    <w:lvl w:ilvl="1" w:tplc="80C6B0EA">
      <w:start w:val="1"/>
      <w:numFmt w:val="lowerLetter"/>
      <w:lvlText w:val="%2."/>
      <w:lvlJc w:val="left"/>
      <w:pPr>
        <w:ind w:left="1440" w:hanging="360"/>
      </w:pPr>
    </w:lvl>
    <w:lvl w:ilvl="2" w:tplc="9D36B21A">
      <w:start w:val="1"/>
      <w:numFmt w:val="lowerRoman"/>
      <w:lvlText w:val="%3."/>
      <w:lvlJc w:val="right"/>
      <w:pPr>
        <w:ind w:left="2160" w:hanging="180"/>
      </w:pPr>
    </w:lvl>
    <w:lvl w:ilvl="3" w:tplc="30E62F5A">
      <w:start w:val="1"/>
      <w:numFmt w:val="decimal"/>
      <w:lvlText w:val="%4."/>
      <w:lvlJc w:val="left"/>
      <w:pPr>
        <w:ind w:left="2880" w:hanging="360"/>
      </w:pPr>
    </w:lvl>
    <w:lvl w:ilvl="4" w:tplc="0DC46A44">
      <w:start w:val="1"/>
      <w:numFmt w:val="lowerLetter"/>
      <w:lvlText w:val="%5."/>
      <w:lvlJc w:val="left"/>
      <w:pPr>
        <w:ind w:left="3600" w:hanging="360"/>
      </w:pPr>
    </w:lvl>
    <w:lvl w:ilvl="5" w:tplc="0E648FC6">
      <w:start w:val="1"/>
      <w:numFmt w:val="lowerRoman"/>
      <w:lvlText w:val="%6."/>
      <w:lvlJc w:val="right"/>
      <w:pPr>
        <w:ind w:left="4320" w:hanging="180"/>
      </w:pPr>
    </w:lvl>
    <w:lvl w:ilvl="6" w:tplc="3E163E96">
      <w:start w:val="1"/>
      <w:numFmt w:val="decimal"/>
      <w:lvlText w:val="%7."/>
      <w:lvlJc w:val="left"/>
      <w:pPr>
        <w:ind w:left="5040" w:hanging="360"/>
      </w:pPr>
    </w:lvl>
    <w:lvl w:ilvl="7" w:tplc="7430F7B2">
      <w:start w:val="1"/>
      <w:numFmt w:val="lowerLetter"/>
      <w:lvlText w:val="%8."/>
      <w:lvlJc w:val="left"/>
      <w:pPr>
        <w:ind w:left="5760" w:hanging="360"/>
      </w:pPr>
    </w:lvl>
    <w:lvl w:ilvl="8" w:tplc="EEE6B23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0615F"/>
    <w:multiLevelType w:val="hybridMultilevel"/>
    <w:tmpl w:val="1F26407E"/>
    <w:lvl w:ilvl="0" w:tplc="BB927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47123"/>
    <w:multiLevelType w:val="hybridMultilevel"/>
    <w:tmpl w:val="479CAAFC"/>
    <w:lvl w:ilvl="0" w:tplc="FFFFFFFF">
      <w:start w:val="1"/>
      <w:numFmt w:val="decimal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79270FAF"/>
    <w:multiLevelType w:val="hybridMultilevel"/>
    <w:tmpl w:val="E20C7DE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3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835753">
    <w:abstractNumId w:val="6"/>
  </w:num>
  <w:num w:numId="2" w16cid:durableId="2090809919">
    <w:abstractNumId w:val="4"/>
  </w:num>
  <w:num w:numId="3" w16cid:durableId="922839794">
    <w:abstractNumId w:val="19"/>
  </w:num>
  <w:num w:numId="4" w16cid:durableId="1407996699">
    <w:abstractNumId w:val="21"/>
  </w:num>
  <w:num w:numId="5" w16cid:durableId="115317776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3231157">
    <w:abstractNumId w:val="32"/>
  </w:num>
  <w:num w:numId="7" w16cid:durableId="24526498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8503191">
    <w:abstractNumId w:val="30"/>
  </w:num>
  <w:num w:numId="9" w16cid:durableId="1923248381">
    <w:abstractNumId w:val="5"/>
  </w:num>
  <w:num w:numId="10" w16cid:durableId="1129476982">
    <w:abstractNumId w:val="10"/>
  </w:num>
  <w:num w:numId="11" w16cid:durableId="563225586">
    <w:abstractNumId w:val="37"/>
  </w:num>
  <w:num w:numId="12" w16cid:durableId="258832690">
    <w:abstractNumId w:val="36"/>
  </w:num>
  <w:num w:numId="13" w16cid:durableId="654187493">
    <w:abstractNumId w:val="18"/>
  </w:num>
  <w:num w:numId="14" w16cid:durableId="150101838">
    <w:abstractNumId w:val="41"/>
  </w:num>
  <w:num w:numId="15" w16cid:durableId="6001894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4606597">
    <w:abstractNumId w:val="42"/>
  </w:num>
  <w:num w:numId="17" w16cid:durableId="813333877">
    <w:abstractNumId w:val="24"/>
  </w:num>
  <w:num w:numId="18" w16cid:durableId="54814588">
    <w:abstractNumId w:val="28"/>
  </w:num>
  <w:num w:numId="19" w16cid:durableId="1375538086">
    <w:abstractNumId w:val="16"/>
  </w:num>
  <w:num w:numId="20" w16cid:durableId="419256000">
    <w:abstractNumId w:val="27"/>
  </w:num>
  <w:num w:numId="21" w16cid:durableId="290986311">
    <w:abstractNumId w:val="38"/>
  </w:num>
  <w:num w:numId="22" w16cid:durableId="378096359">
    <w:abstractNumId w:val="29"/>
  </w:num>
  <w:num w:numId="23" w16cid:durableId="1692487059">
    <w:abstractNumId w:val="8"/>
  </w:num>
  <w:num w:numId="24" w16cid:durableId="675882024">
    <w:abstractNumId w:val="35"/>
  </w:num>
  <w:num w:numId="25" w16cid:durableId="1171871461">
    <w:abstractNumId w:val="20"/>
  </w:num>
  <w:num w:numId="26" w16cid:durableId="1494760767">
    <w:abstractNumId w:val="39"/>
  </w:num>
  <w:num w:numId="27" w16cid:durableId="2035499208">
    <w:abstractNumId w:val="25"/>
  </w:num>
  <w:num w:numId="28" w16cid:durableId="513954204">
    <w:abstractNumId w:val="7"/>
  </w:num>
  <w:num w:numId="29" w16cid:durableId="375356296">
    <w:abstractNumId w:val="2"/>
  </w:num>
  <w:num w:numId="30" w16cid:durableId="756438041">
    <w:abstractNumId w:val="22"/>
  </w:num>
  <w:num w:numId="31" w16cid:durableId="15075513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03691191">
    <w:abstractNumId w:val="0"/>
  </w:num>
  <w:num w:numId="33" w16cid:durableId="1380588174">
    <w:abstractNumId w:val="13"/>
  </w:num>
  <w:num w:numId="34" w16cid:durableId="711616763">
    <w:abstractNumId w:val="40"/>
  </w:num>
  <w:num w:numId="35" w16cid:durableId="862398424">
    <w:abstractNumId w:val="26"/>
  </w:num>
  <w:num w:numId="36" w16cid:durableId="517818296">
    <w:abstractNumId w:val="1"/>
  </w:num>
  <w:num w:numId="37" w16cid:durableId="233709284">
    <w:abstractNumId w:val="33"/>
  </w:num>
  <w:num w:numId="38" w16cid:durableId="660809935">
    <w:abstractNumId w:val="31"/>
  </w:num>
  <w:num w:numId="39" w16cid:durableId="648479015">
    <w:abstractNumId w:val="11"/>
  </w:num>
  <w:num w:numId="40" w16cid:durableId="1636910193">
    <w:abstractNumId w:val="43"/>
  </w:num>
  <w:num w:numId="41" w16cid:durableId="778910325">
    <w:abstractNumId w:val="12"/>
  </w:num>
  <w:num w:numId="42" w16cid:durableId="15681030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75769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67380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41847174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iej Bronowicz">
    <w15:presenceInfo w15:providerId="None" w15:userId="Maciej Bronowicz"/>
  </w15:person>
  <w15:person w15:author="barbara.szydlo">
    <w15:presenceInfo w15:providerId="None" w15:userId="barbara.szyd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revisionView w:inkAnnotation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9BA"/>
    <w:rsid w:val="000004F3"/>
    <w:rsid w:val="0000186A"/>
    <w:rsid w:val="0000212D"/>
    <w:rsid w:val="00002AE8"/>
    <w:rsid w:val="00010A42"/>
    <w:rsid w:val="00014465"/>
    <w:rsid w:val="00014FCB"/>
    <w:rsid w:val="000159C2"/>
    <w:rsid w:val="00016144"/>
    <w:rsid w:val="000217F1"/>
    <w:rsid w:val="000219D5"/>
    <w:rsid w:val="00022371"/>
    <w:rsid w:val="00022C0D"/>
    <w:rsid w:val="0002307F"/>
    <w:rsid w:val="00024BBD"/>
    <w:rsid w:val="00025761"/>
    <w:rsid w:val="00027E2D"/>
    <w:rsid w:val="0003320C"/>
    <w:rsid w:val="00034092"/>
    <w:rsid w:val="000352EE"/>
    <w:rsid w:val="00037C21"/>
    <w:rsid w:val="00040D18"/>
    <w:rsid w:val="000424FA"/>
    <w:rsid w:val="000435AD"/>
    <w:rsid w:val="00045B58"/>
    <w:rsid w:val="00046EF0"/>
    <w:rsid w:val="000510C8"/>
    <w:rsid w:val="00052164"/>
    <w:rsid w:val="00053483"/>
    <w:rsid w:val="000546E4"/>
    <w:rsid w:val="00055621"/>
    <w:rsid w:val="00056972"/>
    <w:rsid w:val="00056979"/>
    <w:rsid w:val="000579B3"/>
    <w:rsid w:val="0006121A"/>
    <w:rsid w:val="00061226"/>
    <w:rsid w:val="00061382"/>
    <w:rsid w:val="000626FF"/>
    <w:rsid w:val="00062780"/>
    <w:rsid w:val="000632FD"/>
    <w:rsid w:val="00063DEB"/>
    <w:rsid w:val="00064CFC"/>
    <w:rsid w:val="00064F78"/>
    <w:rsid w:val="00065170"/>
    <w:rsid w:val="00066B58"/>
    <w:rsid w:val="00066FE0"/>
    <w:rsid w:val="000675AA"/>
    <w:rsid w:val="0007021B"/>
    <w:rsid w:val="0007594F"/>
    <w:rsid w:val="000760AE"/>
    <w:rsid w:val="00080352"/>
    <w:rsid w:val="00080A2A"/>
    <w:rsid w:val="0008165A"/>
    <w:rsid w:val="00083117"/>
    <w:rsid w:val="0008647B"/>
    <w:rsid w:val="00090E9B"/>
    <w:rsid w:val="00091926"/>
    <w:rsid w:val="00093ED0"/>
    <w:rsid w:val="00094F45"/>
    <w:rsid w:val="00094FEA"/>
    <w:rsid w:val="0009553B"/>
    <w:rsid w:val="00096A03"/>
    <w:rsid w:val="00097FBB"/>
    <w:rsid w:val="000A0CEC"/>
    <w:rsid w:val="000A1527"/>
    <w:rsid w:val="000A262B"/>
    <w:rsid w:val="000A5273"/>
    <w:rsid w:val="000A64A0"/>
    <w:rsid w:val="000A73E9"/>
    <w:rsid w:val="000B21FE"/>
    <w:rsid w:val="000B4195"/>
    <w:rsid w:val="000B50B3"/>
    <w:rsid w:val="000B518B"/>
    <w:rsid w:val="000B5724"/>
    <w:rsid w:val="000C008D"/>
    <w:rsid w:val="000C0685"/>
    <w:rsid w:val="000C1307"/>
    <w:rsid w:val="000C3807"/>
    <w:rsid w:val="000C6231"/>
    <w:rsid w:val="000C6C9F"/>
    <w:rsid w:val="000D2B9C"/>
    <w:rsid w:val="000D351B"/>
    <w:rsid w:val="000E2E73"/>
    <w:rsid w:val="000E2FAF"/>
    <w:rsid w:val="000E503D"/>
    <w:rsid w:val="000E5469"/>
    <w:rsid w:val="000E5AEC"/>
    <w:rsid w:val="000E5BE2"/>
    <w:rsid w:val="000E6500"/>
    <w:rsid w:val="000F1297"/>
    <w:rsid w:val="000F3294"/>
    <w:rsid w:val="000F334C"/>
    <w:rsid w:val="000F3813"/>
    <w:rsid w:val="000F38F9"/>
    <w:rsid w:val="000F4EFA"/>
    <w:rsid w:val="000F55C2"/>
    <w:rsid w:val="000F56C8"/>
    <w:rsid w:val="000F612F"/>
    <w:rsid w:val="00101264"/>
    <w:rsid w:val="00102586"/>
    <w:rsid w:val="00104062"/>
    <w:rsid w:val="00106406"/>
    <w:rsid w:val="00107650"/>
    <w:rsid w:val="00107BC5"/>
    <w:rsid w:val="001102E3"/>
    <w:rsid w:val="001138BA"/>
    <w:rsid w:val="00113E43"/>
    <w:rsid w:val="00123CE9"/>
    <w:rsid w:val="00124C97"/>
    <w:rsid w:val="00127506"/>
    <w:rsid w:val="00127A45"/>
    <w:rsid w:val="00130D85"/>
    <w:rsid w:val="0013478C"/>
    <w:rsid w:val="00135336"/>
    <w:rsid w:val="00140193"/>
    <w:rsid w:val="0014160E"/>
    <w:rsid w:val="00142DAA"/>
    <w:rsid w:val="00143CA3"/>
    <w:rsid w:val="00143E3B"/>
    <w:rsid w:val="00144094"/>
    <w:rsid w:val="00145F33"/>
    <w:rsid w:val="00146D4D"/>
    <w:rsid w:val="00151B23"/>
    <w:rsid w:val="0015285F"/>
    <w:rsid w:val="00152CA5"/>
    <w:rsid w:val="00155C9B"/>
    <w:rsid w:val="001566EA"/>
    <w:rsid w:val="0016086B"/>
    <w:rsid w:val="00161E20"/>
    <w:rsid w:val="00162D91"/>
    <w:rsid w:val="00166D05"/>
    <w:rsid w:val="00171A4C"/>
    <w:rsid w:val="00174DD6"/>
    <w:rsid w:val="00174E0C"/>
    <w:rsid w:val="00175573"/>
    <w:rsid w:val="00175D69"/>
    <w:rsid w:val="001762AE"/>
    <w:rsid w:val="001766D0"/>
    <w:rsid w:val="001777C4"/>
    <w:rsid w:val="0018167A"/>
    <w:rsid w:val="00185E61"/>
    <w:rsid w:val="001861E1"/>
    <w:rsid w:val="001871F6"/>
    <w:rsid w:val="001875C5"/>
    <w:rsid w:val="001926E8"/>
    <w:rsid w:val="0019387F"/>
    <w:rsid w:val="00194726"/>
    <w:rsid w:val="00195412"/>
    <w:rsid w:val="0019760D"/>
    <w:rsid w:val="001A0032"/>
    <w:rsid w:val="001A12FD"/>
    <w:rsid w:val="001A21D9"/>
    <w:rsid w:val="001A2673"/>
    <w:rsid w:val="001B15F6"/>
    <w:rsid w:val="001B3B86"/>
    <w:rsid w:val="001C0024"/>
    <w:rsid w:val="001C155F"/>
    <w:rsid w:val="001C26FA"/>
    <w:rsid w:val="001C327C"/>
    <w:rsid w:val="001C7302"/>
    <w:rsid w:val="001C77F8"/>
    <w:rsid w:val="001D3298"/>
    <w:rsid w:val="001D6DC2"/>
    <w:rsid w:val="001E00CD"/>
    <w:rsid w:val="001E366B"/>
    <w:rsid w:val="001E44DE"/>
    <w:rsid w:val="001E5D3D"/>
    <w:rsid w:val="001E6BF7"/>
    <w:rsid w:val="001E7F48"/>
    <w:rsid w:val="001F0A5A"/>
    <w:rsid w:val="001F2C72"/>
    <w:rsid w:val="001F3DD1"/>
    <w:rsid w:val="001F489F"/>
    <w:rsid w:val="001F56C9"/>
    <w:rsid w:val="001F7EE9"/>
    <w:rsid w:val="00204A82"/>
    <w:rsid w:val="002054AB"/>
    <w:rsid w:val="00206606"/>
    <w:rsid w:val="002078CB"/>
    <w:rsid w:val="00207B33"/>
    <w:rsid w:val="00207B51"/>
    <w:rsid w:val="00215917"/>
    <w:rsid w:val="00216D65"/>
    <w:rsid w:val="00216F9A"/>
    <w:rsid w:val="0021759D"/>
    <w:rsid w:val="00217EE7"/>
    <w:rsid w:val="0022015F"/>
    <w:rsid w:val="00221F98"/>
    <w:rsid w:val="002221B7"/>
    <w:rsid w:val="00223092"/>
    <w:rsid w:val="002232BB"/>
    <w:rsid w:val="00223FFE"/>
    <w:rsid w:val="0022436A"/>
    <w:rsid w:val="00225414"/>
    <w:rsid w:val="00226709"/>
    <w:rsid w:val="0023219D"/>
    <w:rsid w:val="00232A8B"/>
    <w:rsid w:val="00235BC8"/>
    <w:rsid w:val="00235C74"/>
    <w:rsid w:val="00235E6F"/>
    <w:rsid w:val="002418AE"/>
    <w:rsid w:val="00241CA1"/>
    <w:rsid w:val="002425ED"/>
    <w:rsid w:val="00243412"/>
    <w:rsid w:val="002444C8"/>
    <w:rsid w:val="0024493B"/>
    <w:rsid w:val="0024534D"/>
    <w:rsid w:val="00245D3B"/>
    <w:rsid w:val="002467FB"/>
    <w:rsid w:val="00247F06"/>
    <w:rsid w:val="002504F3"/>
    <w:rsid w:val="00250DF5"/>
    <w:rsid w:val="0025253A"/>
    <w:rsid w:val="002544DA"/>
    <w:rsid w:val="00255400"/>
    <w:rsid w:val="00255434"/>
    <w:rsid w:val="002554BA"/>
    <w:rsid w:val="00256001"/>
    <w:rsid w:val="0026469F"/>
    <w:rsid w:val="00267037"/>
    <w:rsid w:val="00272529"/>
    <w:rsid w:val="00272738"/>
    <w:rsid w:val="00274BA0"/>
    <w:rsid w:val="00277A41"/>
    <w:rsid w:val="00277FDB"/>
    <w:rsid w:val="002807F5"/>
    <w:rsid w:val="00281319"/>
    <w:rsid w:val="00281D15"/>
    <w:rsid w:val="00284846"/>
    <w:rsid w:val="002913C1"/>
    <w:rsid w:val="00291ED0"/>
    <w:rsid w:val="0029415E"/>
    <w:rsid w:val="002A2117"/>
    <w:rsid w:val="002A467F"/>
    <w:rsid w:val="002B0712"/>
    <w:rsid w:val="002B2241"/>
    <w:rsid w:val="002B44A7"/>
    <w:rsid w:val="002B58C5"/>
    <w:rsid w:val="002B652C"/>
    <w:rsid w:val="002B6B97"/>
    <w:rsid w:val="002C018D"/>
    <w:rsid w:val="002C1380"/>
    <w:rsid w:val="002C1F00"/>
    <w:rsid w:val="002C28AF"/>
    <w:rsid w:val="002C2C6D"/>
    <w:rsid w:val="002D2F7A"/>
    <w:rsid w:val="002D31E2"/>
    <w:rsid w:val="002D5B7F"/>
    <w:rsid w:val="002D70D2"/>
    <w:rsid w:val="002D737B"/>
    <w:rsid w:val="002E05EA"/>
    <w:rsid w:val="002E195E"/>
    <w:rsid w:val="002E5587"/>
    <w:rsid w:val="002E6328"/>
    <w:rsid w:val="002F0DEB"/>
    <w:rsid w:val="002F3587"/>
    <w:rsid w:val="002F3775"/>
    <w:rsid w:val="002F4F23"/>
    <w:rsid w:val="002F57CD"/>
    <w:rsid w:val="002F5E34"/>
    <w:rsid w:val="002F6E6C"/>
    <w:rsid w:val="002F7C03"/>
    <w:rsid w:val="0030049D"/>
    <w:rsid w:val="00304127"/>
    <w:rsid w:val="00304268"/>
    <w:rsid w:val="00305994"/>
    <w:rsid w:val="00305AD5"/>
    <w:rsid w:val="0031071D"/>
    <w:rsid w:val="00311BAA"/>
    <w:rsid w:val="003149CE"/>
    <w:rsid w:val="00315F19"/>
    <w:rsid w:val="003177E9"/>
    <w:rsid w:val="00320BF1"/>
    <w:rsid w:val="003211F8"/>
    <w:rsid w:val="003220ED"/>
    <w:rsid w:val="003221DF"/>
    <w:rsid w:val="0032503A"/>
    <w:rsid w:val="0032600E"/>
    <w:rsid w:val="00331109"/>
    <w:rsid w:val="003326F4"/>
    <w:rsid w:val="003352C5"/>
    <w:rsid w:val="00335362"/>
    <w:rsid w:val="00335844"/>
    <w:rsid w:val="00335B51"/>
    <w:rsid w:val="00340F94"/>
    <w:rsid w:val="00342586"/>
    <w:rsid w:val="0034270B"/>
    <w:rsid w:val="00342D55"/>
    <w:rsid w:val="00343D73"/>
    <w:rsid w:val="0034579A"/>
    <w:rsid w:val="00345960"/>
    <w:rsid w:val="003461BB"/>
    <w:rsid w:val="003469AF"/>
    <w:rsid w:val="00350DC0"/>
    <w:rsid w:val="003511B1"/>
    <w:rsid w:val="00351349"/>
    <w:rsid w:val="0035312A"/>
    <w:rsid w:val="003532F6"/>
    <w:rsid w:val="00353C45"/>
    <w:rsid w:val="00353DD5"/>
    <w:rsid w:val="003543D0"/>
    <w:rsid w:val="0035750E"/>
    <w:rsid w:val="00360624"/>
    <w:rsid w:val="0036229F"/>
    <w:rsid w:val="00363121"/>
    <w:rsid w:val="00363E88"/>
    <w:rsid w:val="00364772"/>
    <w:rsid w:val="0036618F"/>
    <w:rsid w:val="003714E9"/>
    <w:rsid w:val="0037355A"/>
    <w:rsid w:val="003762EA"/>
    <w:rsid w:val="003765A8"/>
    <w:rsid w:val="00377AE2"/>
    <w:rsid w:val="003815A8"/>
    <w:rsid w:val="003824EE"/>
    <w:rsid w:val="00383FDD"/>
    <w:rsid w:val="003841DB"/>
    <w:rsid w:val="0038431B"/>
    <w:rsid w:val="00386847"/>
    <w:rsid w:val="00390E4A"/>
    <w:rsid w:val="00391BDB"/>
    <w:rsid w:val="00391C36"/>
    <w:rsid w:val="00393829"/>
    <w:rsid w:val="00396194"/>
    <w:rsid w:val="00396B5B"/>
    <w:rsid w:val="003A270A"/>
    <w:rsid w:val="003A3719"/>
    <w:rsid w:val="003A7725"/>
    <w:rsid w:val="003A7EBD"/>
    <w:rsid w:val="003B02BB"/>
    <w:rsid w:val="003B3CBE"/>
    <w:rsid w:val="003B4787"/>
    <w:rsid w:val="003B53EB"/>
    <w:rsid w:val="003B783B"/>
    <w:rsid w:val="003C129E"/>
    <w:rsid w:val="003C1F1D"/>
    <w:rsid w:val="003C20A5"/>
    <w:rsid w:val="003C68CB"/>
    <w:rsid w:val="003D016E"/>
    <w:rsid w:val="003D3832"/>
    <w:rsid w:val="003D3BC9"/>
    <w:rsid w:val="003D41E1"/>
    <w:rsid w:val="003D5FDC"/>
    <w:rsid w:val="003E042E"/>
    <w:rsid w:val="003E2EDB"/>
    <w:rsid w:val="003E60C5"/>
    <w:rsid w:val="003E63FC"/>
    <w:rsid w:val="003E6B66"/>
    <w:rsid w:val="003E7AEB"/>
    <w:rsid w:val="003F06CD"/>
    <w:rsid w:val="003F14C8"/>
    <w:rsid w:val="003F3E75"/>
    <w:rsid w:val="003F430A"/>
    <w:rsid w:val="003F4411"/>
    <w:rsid w:val="003F458E"/>
    <w:rsid w:val="003F4A79"/>
    <w:rsid w:val="003F4FB2"/>
    <w:rsid w:val="003F557B"/>
    <w:rsid w:val="003F6C3B"/>
    <w:rsid w:val="003F7F29"/>
    <w:rsid w:val="004009C8"/>
    <w:rsid w:val="0040388A"/>
    <w:rsid w:val="00403C0E"/>
    <w:rsid w:val="00403EFD"/>
    <w:rsid w:val="004047DC"/>
    <w:rsid w:val="00405089"/>
    <w:rsid w:val="00406595"/>
    <w:rsid w:val="0040687B"/>
    <w:rsid w:val="00407ACE"/>
    <w:rsid w:val="00411290"/>
    <w:rsid w:val="0041191E"/>
    <w:rsid w:val="004133FF"/>
    <w:rsid w:val="00416922"/>
    <w:rsid w:val="00416C08"/>
    <w:rsid w:val="004200CE"/>
    <w:rsid w:val="00420FE2"/>
    <w:rsid w:val="0042140F"/>
    <w:rsid w:val="0042172A"/>
    <w:rsid w:val="0042342E"/>
    <w:rsid w:val="00425F85"/>
    <w:rsid w:val="00430411"/>
    <w:rsid w:val="00430D2E"/>
    <w:rsid w:val="004326F2"/>
    <w:rsid w:val="00432794"/>
    <w:rsid w:val="00437164"/>
    <w:rsid w:val="00437B02"/>
    <w:rsid w:val="00440893"/>
    <w:rsid w:val="004410EF"/>
    <w:rsid w:val="004425EC"/>
    <w:rsid w:val="00443C57"/>
    <w:rsid w:val="004500F9"/>
    <w:rsid w:val="00451818"/>
    <w:rsid w:val="00451BC7"/>
    <w:rsid w:val="004528C8"/>
    <w:rsid w:val="00453989"/>
    <w:rsid w:val="00453B48"/>
    <w:rsid w:val="0045440B"/>
    <w:rsid w:val="00455834"/>
    <w:rsid w:val="00455FA5"/>
    <w:rsid w:val="00460B6B"/>
    <w:rsid w:val="00463DD0"/>
    <w:rsid w:val="004640C9"/>
    <w:rsid w:val="0046531A"/>
    <w:rsid w:val="00465585"/>
    <w:rsid w:val="00466307"/>
    <w:rsid w:val="00466A2D"/>
    <w:rsid w:val="004711D1"/>
    <w:rsid w:val="00471D19"/>
    <w:rsid w:val="00473F73"/>
    <w:rsid w:val="00475846"/>
    <w:rsid w:val="004768FD"/>
    <w:rsid w:val="00476E20"/>
    <w:rsid w:val="00476FD6"/>
    <w:rsid w:val="004818F1"/>
    <w:rsid w:val="00482053"/>
    <w:rsid w:val="004839BA"/>
    <w:rsid w:val="00485B1A"/>
    <w:rsid w:val="0048671F"/>
    <w:rsid w:val="00491927"/>
    <w:rsid w:val="00492DE1"/>
    <w:rsid w:val="004937AE"/>
    <w:rsid w:val="0049427E"/>
    <w:rsid w:val="004959AC"/>
    <w:rsid w:val="00495A16"/>
    <w:rsid w:val="00496396"/>
    <w:rsid w:val="004A207D"/>
    <w:rsid w:val="004A2F36"/>
    <w:rsid w:val="004A32BE"/>
    <w:rsid w:val="004A45A1"/>
    <w:rsid w:val="004A7A6F"/>
    <w:rsid w:val="004B299B"/>
    <w:rsid w:val="004B4C7A"/>
    <w:rsid w:val="004B4E06"/>
    <w:rsid w:val="004B576F"/>
    <w:rsid w:val="004C004D"/>
    <w:rsid w:val="004C2841"/>
    <w:rsid w:val="004C38B2"/>
    <w:rsid w:val="004C77F2"/>
    <w:rsid w:val="004D0769"/>
    <w:rsid w:val="004D0E62"/>
    <w:rsid w:val="004D27A9"/>
    <w:rsid w:val="004D38CC"/>
    <w:rsid w:val="004D4A09"/>
    <w:rsid w:val="004D71D9"/>
    <w:rsid w:val="004D7255"/>
    <w:rsid w:val="004D7B3D"/>
    <w:rsid w:val="004E15B1"/>
    <w:rsid w:val="004E3479"/>
    <w:rsid w:val="004E59BE"/>
    <w:rsid w:val="004E766F"/>
    <w:rsid w:val="004F0904"/>
    <w:rsid w:val="004F268B"/>
    <w:rsid w:val="004F325C"/>
    <w:rsid w:val="004F3D83"/>
    <w:rsid w:val="004F424D"/>
    <w:rsid w:val="00500696"/>
    <w:rsid w:val="0050090C"/>
    <w:rsid w:val="005103FD"/>
    <w:rsid w:val="00510F72"/>
    <w:rsid w:val="00512126"/>
    <w:rsid w:val="00513916"/>
    <w:rsid w:val="005146CA"/>
    <w:rsid w:val="00515463"/>
    <w:rsid w:val="00515BC7"/>
    <w:rsid w:val="00515DBC"/>
    <w:rsid w:val="00516AB4"/>
    <w:rsid w:val="00517E4A"/>
    <w:rsid w:val="005212BD"/>
    <w:rsid w:val="005212EF"/>
    <w:rsid w:val="00522C1A"/>
    <w:rsid w:val="005253E6"/>
    <w:rsid w:val="00530A0A"/>
    <w:rsid w:val="00533A79"/>
    <w:rsid w:val="00536173"/>
    <w:rsid w:val="005436AE"/>
    <w:rsid w:val="005446E3"/>
    <w:rsid w:val="00545813"/>
    <w:rsid w:val="0054781B"/>
    <w:rsid w:val="005500DC"/>
    <w:rsid w:val="00552B99"/>
    <w:rsid w:val="00552E13"/>
    <w:rsid w:val="00552E76"/>
    <w:rsid w:val="0055470A"/>
    <w:rsid w:val="00561E4B"/>
    <w:rsid w:val="0056500E"/>
    <w:rsid w:val="00565313"/>
    <w:rsid w:val="00567248"/>
    <w:rsid w:val="0057003E"/>
    <w:rsid w:val="00570FFA"/>
    <w:rsid w:val="00571108"/>
    <w:rsid w:val="005735DC"/>
    <w:rsid w:val="005844AF"/>
    <w:rsid w:val="00584FA0"/>
    <w:rsid w:val="00585A73"/>
    <w:rsid w:val="0059169F"/>
    <w:rsid w:val="0059239D"/>
    <w:rsid w:val="005945E8"/>
    <w:rsid w:val="00594901"/>
    <w:rsid w:val="0059716E"/>
    <w:rsid w:val="005A0BE2"/>
    <w:rsid w:val="005A45AA"/>
    <w:rsid w:val="005A62E3"/>
    <w:rsid w:val="005A7D9F"/>
    <w:rsid w:val="005B1385"/>
    <w:rsid w:val="005B2D62"/>
    <w:rsid w:val="005B2E2C"/>
    <w:rsid w:val="005B361D"/>
    <w:rsid w:val="005B4182"/>
    <w:rsid w:val="005B43B1"/>
    <w:rsid w:val="005B627B"/>
    <w:rsid w:val="005C02F1"/>
    <w:rsid w:val="005C07D1"/>
    <w:rsid w:val="005C3313"/>
    <w:rsid w:val="005C4054"/>
    <w:rsid w:val="005C700C"/>
    <w:rsid w:val="005C7609"/>
    <w:rsid w:val="005D1360"/>
    <w:rsid w:val="005D1B98"/>
    <w:rsid w:val="005D1F72"/>
    <w:rsid w:val="005D7138"/>
    <w:rsid w:val="005E1CC4"/>
    <w:rsid w:val="005E3A45"/>
    <w:rsid w:val="005E4C94"/>
    <w:rsid w:val="005E50DE"/>
    <w:rsid w:val="005E7385"/>
    <w:rsid w:val="005F0931"/>
    <w:rsid w:val="005F1053"/>
    <w:rsid w:val="005F173B"/>
    <w:rsid w:val="005F1D9E"/>
    <w:rsid w:val="005F3444"/>
    <w:rsid w:val="005F4F3B"/>
    <w:rsid w:val="005F6021"/>
    <w:rsid w:val="005F6510"/>
    <w:rsid w:val="005F7247"/>
    <w:rsid w:val="005F7CD2"/>
    <w:rsid w:val="0060021B"/>
    <w:rsid w:val="00600C4E"/>
    <w:rsid w:val="006039E7"/>
    <w:rsid w:val="00606D99"/>
    <w:rsid w:val="0060711C"/>
    <w:rsid w:val="00607EFC"/>
    <w:rsid w:val="00610EA6"/>
    <w:rsid w:val="00611865"/>
    <w:rsid w:val="006139CB"/>
    <w:rsid w:val="00615385"/>
    <w:rsid w:val="00616765"/>
    <w:rsid w:val="0062060B"/>
    <w:rsid w:val="00621CAB"/>
    <w:rsid w:val="00622C07"/>
    <w:rsid w:val="00622C47"/>
    <w:rsid w:val="0062316B"/>
    <w:rsid w:val="00623E2F"/>
    <w:rsid w:val="006265A4"/>
    <w:rsid w:val="00626F39"/>
    <w:rsid w:val="0062723A"/>
    <w:rsid w:val="00627C97"/>
    <w:rsid w:val="00630E04"/>
    <w:rsid w:val="00630F07"/>
    <w:rsid w:val="006326E6"/>
    <w:rsid w:val="006334ED"/>
    <w:rsid w:val="00633AB3"/>
    <w:rsid w:val="00633E81"/>
    <w:rsid w:val="00633F2F"/>
    <w:rsid w:val="00642E19"/>
    <w:rsid w:val="00642EB4"/>
    <w:rsid w:val="00642EED"/>
    <w:rsid w:val="00644012"/>
    <w:rsid w:val="00646CDC"/>
    <w:rsid w:val="00651DAA"/>
    <w:rsid w:val="00653783"/>
    <w:rsid w:val="0065476B"/>
    <w:rsid w:val="00654843"/>
    <w:rsid w:val="00656650"/>
    <w:rsid w:val="00660C23"/>
    <w:rsid w:val="00662A71"/>
    <w:rsid w:val="00664C5F"/>
    <w:rsid w:val="00664F4F"/>
    <w:rsid w:val="00665AB3"/>
    <w:rsid w:val="00666B84"/>
    <w:rsid w:val="00666D89"/>
    <w:rsid w:val="00670761"/>
    <w:rsid w:val="006710DD"/>
    <w:rsid w:val="00671538"/>
    <w:rsid w:val="00675867"/>
    <w:rsid w:val="006764AD"/>
    <w:rsid w:val="006773CF"/>
    <w:rsid w:val="0068057A"/>
    <w:rsid w:val="00683A01"/>
    <w:rsid w:val="00686E38"/>
    <w:rsid w:val="00690023"/>
    <w:rsid w:val="006920F8"/>
    <w:rsid w:val="00692271"/>
    <w:rsid w:val="0069431C"/>
    <w:rsid w:val="00694798"/>
    <w:rsid w:val="00694A59"/>
    <w:rsid w:val="00694D6C"/>
    <w:rsid w:val="00695946"/>
    <w:rsid w:val="00696DB3"/>
    <w:rsid w:val="006A05E3"/>
    <w:rsid w:val="006A393E"/>
    <w:rsid w:val="006A51F1"/>
    <w:rsid w:val="006A54E0"/>
    <w:rsid w:val="006A565F"/>
    <w:rsid w:val="006B1E7B"/>
    <w:rsid w:val="006B2D8A"/>
    <w:rsid w:val="006B3315"/>
    <w:rsid w:val="006B46E8"/>
    <w:rsid w:val="006B4B05"/>
    <w:rsid w:val="006B5159"/>
    <w:rsid w:val="006B79EF"/>
    <w:rsid w:val="006C035E"/>
    <w:rsid w:val="006C16A0"/>
    <w:rsid w:val="006C1F9E"/>
    <w:rsid w:val="006C3F95"/>
    <w:rsid w:val="006C4B5A"/>
    <w:rsid w:val="006C5876"/>
    <w:rsid w:val="006D20E7"/>
    <w:rsid w:val="006D2B93"/>
    <w:rsid w:val="006D6E86"/>
    <w:rsid w:val="006D76E2"/>
    <w:rsid w:val="006E098D"/>
    <w:rsid w:val="006E1A24"/>
    <w:rsid w:val="006E3CE2"/>
    <w:rsid w:val="006E4D09"/>
    <w:rsid w:val="006E66AA"/>
    <w:rsid w:val="006E6ACB"/>
    <w:rsid w:val="006F370D"/>
    <w:rsid w:val="006F3E76"/>
    <w:rsid w:val="006F41DC"/>
    <w:rsid w:val="006F62B1"/>
    <w:rsid w:val="006F74F4"/>
    <w:rsid w:val="00700C3F"/>
    <w:rsid w:val="00700C6B"/>
    <w:rsid w:val="00703605"/>
    <w:rsid w:val="00705E77"/>
    <w:rsid w:val="00712628"/>
    <w:rsid w:val="007138B9"/>
    <w:rsid w:val="00717CE4"/>
    <w:rsid w:val="00720D96"/>
    <w:rsid w:val="00721AE7"/>
    <w:rsid w:val="007242B8"/>
    <w:rsid w:val="00730419"/>
    <w:rsid w:val="0073124F"/>
    <w:rsid w:val="007324C3"/>
    <w:rsid w:val="00734508"/>
    <w:rsid w:val="00734586"/>
    <w:rsid w:val="00736012"/>
    <w:rsid w:val="00736BCC"/>
    <w:rsid w:val="00740D4B"/>
    <w:rsid w:val="00742A84"/>
    <w:rsid w:val="00742B00"/>
    <w:rsid w:val="00742B87"/>
    <w:rsid w:val="007439FB"/>
    <w:rsid w:val="0075095D"/>
    <w:rsid w:val="007511C3"/>
    <w:rsid w:val="007525CA"/>
    <w:rsid w:val="00752B09"/>
    <w:rsid w:val="007538CE"/>
    <w:rsid w:val="00754777"/>
    <w:rsid w:val="00754BE2"/>
    <w:rsid w:val="007623C5"/>
    <w:rsid w:val="00762D7D"/>
    <w:rsid w:val="00767F30"/>
    <w:rsid w:val="0077117B"/>
    <w:rsid w:val="00771A01"/>
    <w:rsid w:val="00774141"/>
    <w:rsid w:val="00776FB1"/>
    <w:rsid w:val="0078150B"/>
    <w:rsid w:val="00782691"/>
    <w:rsid w:val="0078416F"/>
    <w:rsid w:val="00784482"/>
    <w:rsid w:val="00791FA0"/>
    <w:rsid w:val="00793EC8"/>
    <w:rsid w:val="00795104"/>
    <w:rsid w:val="00795E1E"/>
    <w:rsid w:val="00796916"/>
    <w:rsid w:val="007A0334"/>
    <w:rsid w:val="007A05B8"/>
    <w:rsid w:val="007A0D66"/>
    <w:rsid w:val="007A1563"/>
    <w:rsid w:val="007A17CB"/>
    <w:rsid w:val="007A60EB"/>
    <w:rsid w:val="007A7AEA"/>
    <w:rsid w:val="007A7EBB"/>
    <w:rsid w:val="007B0218"/>
    <w:rsid w:val="007B036D"/>
    <w:rsid w:val="007B4261"/>
    <w:rsid w:val="007B5595"/>
    <w:rsid w:val="007B56B3"/>
    <w:rsid w:val="007B5B5A"/>
    <w:rsid w:val="007B5F59"/>
    <w:rsid w:val="007B701F"/>
    <w:rsid w:val="007B7824"/>
    <w:rsid w:val="007C26F1"/>
    <w:rsid w:val="007C3159"/>
    <w:rsid w:val="007C3857"/>
    <w:rsid w:val="007C3CDC"/>
    <w:rsid w:val="007C418A"/>
    <w:rsid w:val="007D0D30"/>
    <w:rsid w:val="007D0FDA"/>
    <w:rsid w:val="007D1CAC"/>
    <w:rsid w:val="007D247A"/>
    <w:rsid w:val="007D40C0"/>
    <w:rsid w:val="007D6215"/>
    <w:rsid w:val="007D7C22"/>
    <w:rsid w:val="007E111D"/>
    <w:rsid w:val="007E2322"/>
    <w:rsid w:val="007E28EB"/>
    <w:rsid w:val="007E5E3F"/>
    <w:rsid w:val="007E61FA"/>
    <w:rsid w:val="007E7C75"/>
    <w:rsid w:val="007F00D1"/>
    <w:rsid w:val="007F20A7"/>
    <w:rsid w:val="007F2893"/>
    <w:rsid w:val="007F45E8"/>
    <w:rsid w:val="007F5953"/>
    <w:rsid w:val="007F7C27"/>
    <w:rsid w:val="007F7DBA"/>
    <w:rsid w:val="00800149"/>
    <w:rsid w:val="0080092D"/>
    <w:rsid w:val="00804272"/>
    <w:rsid w:val="008053E2"/>
    <w:rsid w:val="00807A3B"/>
    <w:rsid w:val="00810CAF"/>
    <w:rsid w:val="00812164"/>
    <w:rsid w:val="00812CEA"/>
    <w:rsid w:val="008134A1"/>
    <w:rsid w:val="00816695"/>
    <w:rsid w:val="00817139"/>
    <w:rsid w:val="008172C6"/>
    <w:rsid w:val="00821F93"/>
    <w:rsid w:val="0082287F"/>
    <w:rsid w:val="0082338B"/>
    <w:rsid w:val="00823E0C"/>
    <w:rsid w:val="008270D6"/>
    <w:rsid w:val="008306BD"/>
    <w:rsid w:val="0083073C"/>
    <w:rsid w:val="00833859"/>
    <w:rsid w:val="00833B2B"/>
    <w:rsid w:val="0083652E"/>
    <w:rsid w:val="0083687D"/>
    <w:rsid w:val="008435E5"/>
    <w:rsid w:val="0084480D"/>
    <w:rsid w:val="008448B0"/>
    <w:rsid w:val="00846A49"/>
    <w:rsid w:val="00847675"/>
    <w:rsid w:val="008479F9"/>
    <w:rsid w:val="008519E7"/>
    <w:rsid w:val="0085274A"/>
    <w:rsid w:val="00852756"/>
    <w:rsid w:val="00855456"/>
    <w:rsid w:val="00856989"/>
    <w:rsid w:val="00863A9B"/>
    <w:rsid w:val="0086451B"/>
    <w:rsid w:val="00864648"/>
    <w:rsid w:val="00864F3E"/>
    <w:rsid w:val="00866E2F"/>
    <w:rsid w:val="0087565D"/>
    <w:rsid w:val="00876A8C"/>
    <w:rsid w:val="0088032C"/>
    <w:rsid w:val="00881D93"/>
    <w:rsid w:val="00883AB7"/>
    <w:rsid w:val="00886AE8"/>
    <w:rsid w:val="008875B0"/>
    <w:rsid w:val="008907C0"/>
    <w:rsid w:val="0089107C"/>
    <w:rsid w:val="00893A50"/>
    <w:rsid w:val="008951E5"/>
    <w:rsid w:val="00896524"/>
    <w:rsid w:val="008968D4"/>
    <w:rsid w:val="00897491"/>
    <w:rsid w:val="008A2E3D"/>
    <w:rsid w:val="008A30EA"/>
    <w:rsid w:val="008A5157"/>
    <w:rsid w:val="008A5F0A"/>
    <w:rsid w:val="008A69B0"/>
    <w:rsid w:val="008B290C"/>
    <w:rsid w:val="008B2944"/>
    <w:rsid w:val="008B5C86"/>
    <w:rsid w:val="008B6E97"/>
    <w:rsid w:val="008B6EBA"/>
    <w:rsid w:val="008C3626"/>
    <w:rsid w:val="008C39D2"/>
    <w:rsid w:val="008C4958"/>
    <w:rsid w:val="008D03DB"/>
    <w:rsid w:val="008D0545"/>
    <w:rsid w:val="008D1B88"/>
    <w:rsid w:val="008D2380"/>
    <w:rsid w:val="008D287C"/>
    <w:rsid w:val="008D3784"/>
    <w:rsid w:val="008D3C49"/>
    <w:rsid w:val="008D77DE"/>
    <w:rsid w:val="008E145F"/>
    <w:rsid w:val="008E1F28"/>
    <w:rsid w:val="008E3453"/>
    <w:rsid w:val="008E3DCF"/>
    <w:rsid w:val="008E4463"/>
    <w:rsid w:val="008E787E"/>
    <w:rsid w:val="008F0467"/>
    <w:rsid w:val="008F1FE0"/>
    <w:rsid w:val="008F275B"/>
    <w:rsid w:val="008F3604"/>
    <w:rsid w:val="008F4418"/>
    <w:rsid w:val="008F548C"/>
    <w:rsid w:val="008F625B"/>
    <w:rsid w:val="00904BF1"/>
    <w:rsid w:val="00905B15"/>
    <w:rsid w:val="0091038D"/>
    <w:rsid w:val="00910501"/>
    <w:rsid w:val="00911BE6"/>
    <w:rsid w:val="0091221D"/>
    <w:rsid w:val="00912386"/>
    <w:rsid w:val="00913990"/>
    <w:rsid w:val="00914E8E"/>
    <w:rsid w:val="00916779"/>
    <w:rsid w:val="0092040D"/>
    <w:rsid w:val="00920E93"/>
    <w:rsid w:val="00923918"/>
    <w:rsid w:val="0092429A"/>
    <w:rsid w:val="0092566D"/>
    <w:rsid w:val="00926B1B"/>
    <w:rsid w:val="00927243"/>
    <w:rsid w:val="009301BF"/>
    <w:rsid w:val="009304AB"/>
    <w:rsid w:val="0093355F"/>
    <w:rsid w:val="00933AF6"/>
    <w:rsid w:val="009362C9"/>
    <w:rsid w:val="00937493"/>
    <w:rsid w:val="00937BA2"/>
    <w:rsid w:val="00940811"/>
    <w:rsid w:val="0094239F"/>
    <w:rsid w:val="009458A8"/>
    <w:rsid w:val="00946B39"/>
    <w:rsid w:val="00946C6A"/>
    <w:rsid w:val="00946FD8"/>
    <w:rsid w:val="00951C0C"/>
    <w:rsid w:val="00951D02"/>
    <w:rsid w:val="00953CC5"/>
    <w:rsid w:val="0095526C"/>
    <w:rsid w:val="00955C11"/>
    <w:rsid w:val="00956729"/>
    <w:rsid w:val="00960FD5"/>
    <w:rsid w:val="00961420"/>
    <w:rsid w:val="0096203B"/>
    <w:rsid w:val="0096370D"/>
    <w:rsid w:val="00963D40"/>
    <w:rsid w:val="0096766D"/>
    <w:rsid w:val="00971DA0"/>
    <w:rsid w:val="009723F1"/>
    <w:rsid w:val="0097350C"/>
    <w:rsid w:val="009746CC"/>
    <w:rsid w:val="0097627C"/>
    <w:rsid w:val="009801CD"/>
    <w:rsid w:val="00981D02"/>
    <w:rsid w:val="009851A0"/>
    <w:rsid w:val="00985343"/>
    <w:rsid w:val="00990272"/>
    <w:rsid w:val="009949ED"/>
    <w:rsid w:val="00995B83"/>
    <w:rsid w:val="009A203B"/>
    <w:rsid w:val="009A465F"/>
    <w:rsid w:val="009A62D9"/>
    <w:rsid w:val="009A68EC"/>
    <w:rsid w:val="009A6C5D"/>
    <w:rsid w:val="009B0998"/>
    <w:rsid w:val="009B0AD1"/>
    <w:rsid w:val="009B243D"/>
    <w:rsid w:val="009B38D7"/>
    <w:rsid w:val="009B4FCA"/>
    <w:rsid w:val="009B500D"/>
    <w:rsid w:val="009B5C11"/>
    <w:rsid w:val="009B65A0"/>
    <w:rsid w:val="009B6DB2"/>
    <w:rsid w:val="009C059D"/>
    <w:rsid w:val="009C0707"/>
    <w:rsid w:val="009C092C"/>
    <w:rsid w:val="009C0B27"/>
    <w:rsid w:val="009C2A5C"/>
    <w:rsid w:val="009D0182"/>
    <w:rsid w:val="009D3E56"/>
    <w:rsid w:val="009D400C"/>
    <w:rsid w:val="009D73C2"/>
    <w:rsid w:val="009E249F"/>
    <w:rsid w:val="009E24E9"/>
    <w:rsid w:val="009E4FBC"/>
    <w:rsid w:val="009E5CA9"/>
    <w:rsid w:val="009F05F6"/>
    <w:rsid w:val="009F157D"/>
    <w:rsid w:val="009F1929"/>
    <w:rsid w:val="009F292A"/>
    <w:rsid w:val="009F2AAF"/>
    <w:rsid w:val="009F374C"/>
    <w:rsid w:val="009F4074"/>
    <w:rsid w:val="009F5A28"/>
    <w:rsid w:val="009F5B69"/>
    <w:rsid w:val="009F5D84"/>
    <w:rsid w:val="009F7301"/>
    <w:rsid w:val="00A000B0"/>
    <w:rsid w:val="00A003C2"/>
    <w:rsid w:val="00A06E3B"/>
    <w:rsid w:val="00A07430"/>
    <w:rsid w:val="00A116F3"/>
    <w:rsid w:val="00A12457"/>
    <w:rsid w:val="00A14C3A"/>
    <w:rsid w:val="00A1640E"/>
    <w:rsid w:val="00A16747"/>
    <w:rsid w:val="00A2021B"/>
    <w:rsid w:val="00A2055F"/>
    <w:rsid w:val="00A20FE6"/>
    <w:rsid w:val="00A210A6"/>
    <w:rsid w:val="00A26E3F"/>
    <w:rsid w:val="00A27EB9"/>
    <w:rsid w:val="00A30926"/>
    <w:rsid w:val="00A30DDF"/>
    <w:rsid w:val="00A40A43"/>
    <w:rsid w:val="00A41931"/>
    <w:rsid w:val="00A41BBC"/>
    <w:rsid w:val="00A42280"/>
    <w:rsid w:val="00A422DE"/>
    <w:rsid w:val="00A4389F"/>
    <w:rsid w:val="00A4491F"/>
    <w:rsid w:val="00A44966"/>
    <w:rsid w:val="00A449ED"/>
    <w:rsid w:val="00A45E12"/>
    <w:rsid w:val="00A477D9"/>
    <w:rsid w:val="00A5008F"/>
    <w:rsid w:val="00A562AE"/>
    <w:rsid w:val="00A56646"/>
    <w:rsid w:val="00A56647"/>
    <w:rsid w:val="00A56EC0"/>
    <w:rsid w:val="00A576F0"/>
    <w:rsid w:val="00A61476"/>
    <w:rsid w:val="00A61AA6"/>
    <w:rsid w:val="00A62B67"/>
    <w:rsid w:val="00A63BC4"/>
    <w:rsid w:val="00A6439A"/>
    <w:rsid w:val="00A66F4C"/>
    <w:rsid w:val="00A7047B"/>
    <w:rsid w:val="00A705C3"/>
    <w:rsid w:val="00A73185"/>
    <w:rsid w:val="00A73356"/>
    <w:rsid w:val="00A73DAF"/>
    <w:rsid w:val="00A74209"/>
    <w:rsid w:val="00A755EB"/>
    <w:rsid w:val="00A75BAD"/>
    <w:rsid w:val="00A80999"/>
    <w:rsid w:val="00A8142C"/>
    <w:rsid w:val="00A81CC0"/>
    <w:rsid w:val="00A858F8"/>
    <w:rsid w:val="00A85BB1"/>
    <w:rsid w:val="00A86B08"/>
    <w:rsid w:val="00A86C08"/>
    <w:rsid w:val="00A9313E"/>
    <w:rsid w:val="00A9686B"/>
    <w:rsid w:val="00AA16CD"/>
    <w:rsid w:val="00AB0305"/>
    <w:rsid w:val="00AB11F2"/>
    <w:rsid w:val="00AB2894"/>
    <w:rsid w:val="00AB31E5"/>
    <w:rsid w:val="00AB3F4E"/>
    <w:rsid w:val="00AB4E24"/>
    <w:rsid w:val="00AB64FB"/>
    <w:rsid w:val="00AC1A05"/>
    <w:rsid w:val="00AC29B2"/>
    <w:rsid w:val="00AC32F0"/>
    <w:rsid w:val="00AC747F"/>
    <w:rsid w:val="00AC74DE"/>
    <w:rsid w:val="00AC761F"/>
    <w:rsid w:val="00AC77A3"/>
    <w:rsid w:val="00AD016A"/>
    <w:rsid w:val="00AD0DE4"/>
    <w:rsid w:val="00AD1E85"/>
    <w:rsid w:val="00AD200C"/>
    <w:rsid w:val="00AD22AB"/>
    <w:rsid w:val="00AD3988"/>
    <w:rsid w:val="00AD4B5F"/>
    <w:rsid w:val="00AD71CC"/>
    <w:rsid w:val="00AD7D4D"/>
    <w:rsid w:val="00AD7DEA"/>
    <w:rsid w:val="00AE05A8"/>
    <w:rsid w:val="00AE0D9F"/>
    <w:rsid w:val="00AE14BC"/>
    <w:rsid w:val="00AE1E84"/>
    <w:rsid w:val="00AE4032"/>
    <w:rsid w:val="00AE78E5"/>
    <w:rsid w:val="00AF03D3"/>
    <w:rsid w:val="00AF0B90"/>
    <w:rsid w:val="00AF3602"/>
    <w:rsid w:val="00AF36EE"/>
    <w:rsid w:val="00AF3B2B"/>
    <w:rsid w:val="00AF5D4A"/>
    <w:rsid w:val="00B00542"/>
    <w:rsid w:val="00B00786"/>
    <w:rsid w:val="00B00E6B"/>
    <w:rsid w:val="00B0128C"/>
    <w:rsid w:val="00B03E04"/>
    <w:rsid w:val="00B04EE7"/>
    <w:rsid w:val="00B055F3"/>
    <w:rsid w:val="00B05F78"/>
    <w:rsid w:val="00B103CC"/>
    <w:rsid w:val="00B10408"/>
    <w:rsid w:val="00B129BB"/>
    <w:rsid w:val="00B137A1"/>
    <w:rsid w:val="00B13C99"/>
    <w:rsid w:val="00B15D70"/>
    <w:rsid w:val="00B177BA"/>
    <w:rsid w:val="00B21BD4"/>
    <w:rsid w:val="00B22BB1"/>
    <w:rsid w:val="00B23A28"/>
    <w:rsid w:val="00B25121"/>
    <w:rsid w:val="00B254CA"/>
    <w:rsid w:val="00B260F3"/>
    <w:rsid w:val="00B325CF"/>
    <w:rsid w:val="00B349C7"/>
    <w:rsid w:val="00B36F9C"/>
    <w:rsid w:val="00B37698"/>
    <w:rsid w:val="00B402E1"/>
    <w:rsid w:val="00B40CF7"/>
    <w:rsid w:val="00B41512"/>
    <w:rsid w:val="00B42145"/>
    <w:rsid w:val="00B42BCF"/>
    <w:rsid w:val="00B4399C"/>
    <w:rsid w:val="00B439AF"/>
    <w:rsid w:val="00B45484"/>
    <w:rsid w:val="00B4578E"/>
    <w:rsid w:val="00B45832"/>
    <w:rsid w:val="00B478BC"/>
    <w:rsid w:val="00B4792D"/>
    <w:rsid w:val="00B502B2"/>
    <w:rsid w:val="00B52750"/>
    <w:rsid w:val="00B52C5D"/>
    <w:rsid w:val="00B5451A"/>
    <w:rsid w:val="00B54C57"/>
    <w:rsid w:val="00B55B29"/>
    <w:rsid w:val="00B56810"/>
    <w:rsid w:val="00B57690"/>
    <w:rsid w:val="00B57B56"/>
    <w:rsid w:val="00B62819"/>
    <w:rsid w:val="00B6464B"/>
    <w:rsid w:val="00B65929"/>
    <w:rsid w:val="00B65FE6"/>
    <w:rsid w:val="00B66EA3"/>
    <w:rsid w:val="00B67DD9"/>
    <w:rsid w:val="00B706E2"/>
    <w:rsid w:val="00B70E57"/>
    <w:rsid w:val="00B7104E"/>
    <w:rsid w:val="00B71264"/>
    <w:rsid w:val="00B71B3C"/>
    <w:rsid w:val="00B75AFB"/>
    <w:rsid w:val="00B760A8"/>
    <w:rsid w:val="00B76512"/>
    <w:rsid w:val="00B77533"/>
    <w:rsid w:val="00B8077F"/>
    <w:rsid w:val="00B8163E"/>
    <w:rsid w:val="00B82111"/>
    <w:rsid w:val="00B87BD7"/>
    <w:rsid w:val="00B92F02"/>
    <w:rsid w:val="00B93BB5"/>
    <w:rsid w:val="00B977DC"/>
    <w:rsid w:val="00BA0941"/>
    <w:rsid w:val="00BA2996"/>
    <w:rsid w:val="00BA49E1"/>
    <w:rsid w:val="00BA54D7"/>
    <w:rsid w:val="00BA5F9E"/>
    <w:rsid w:val="00BB3CB5"/>
    <w:rsid w:val="00BB4BA0"/>
    <w:rsid w:val="00BB5868"/>
    <w:rsid w:val="00BB5B94"/>
    <w:rsid w:val="00BC0AB4"/>
    <w:rsid w:val="00BC14FB"/>
    <w:rsid w:val="00BC2613"/>
    <w:rsid w:val="00BC3C7A"/>
    <w:rsid w:val="00BC407A"/>
    <w:rsid w:val="00BC6F6C"/>
    <w:rsid w:val="00BD0DBF"/>
    <w:rsid w:val="00BD5FAC"/>
    <w:rsid w:val="00BD66DA"/>
    <w:rsid w:val="00BD6908"/>
    <w:rsid w:val="00BD7406"/>
    <w:rsid w:val="00BE0A35"/>
    <w:rsid w:val="00BE0D8F"/>
    <w:rsid w:val="00BE5818"/>
    <w:rsid w:val="00BE5F7A"/>
    <w:rsid w:val="00BE766A"/>
    <w:rsid w:val="00BF0ED8"/>
    <w:rsid w:val="00BF37BC"/>
    <w:rsid w:val="00BF4D3A"/>
    <w:rsid w:val="00BF7D07"/>
    <w:rsid w:val="00C0090B"/>
    <w:rsid w:val="00C01663"/>
    <w:rsid w:val="00C01E67"/>
    <w:rsid w:val="00C0238F"/>
    <w:rsid w:val="00C03BEA"/>
    <w:rsid w:val="00C03C90"/>
    <w:rsid w:val="00C042FB"/>
    <w:rsid w:val="00C0467F"/>
    <w:rsid w:val="00C047C4"/>
    <w:rsid w:val="00C106CC"/>
    <w:rsid w:val="00C118D9"/>
    <w:rsid w:val="00C11BFE"/>
    <w:rsid w:val="00C12909"/>
    <w:rsid w:val="00C143DC"/>
    <w:rsid w:val="00C1454E"/>
    <w:rsid w:val="00C1543B"/>
    <w:rsid w:val="00C15C8B"/>
    <w:rsid w:val="00C16BEC"/>
    <w:rsid w:val="00C17498"/>
    <w:rsid w:val="00C17CCC"/>
    <w:rsid w:val="00C21338"/>
    <w:rsid w:val="00C22A41"/>
    <w:rsid w:val="00C22AE5"/>
    <w:rsid w:val="00C22B83"/>
    <w:rsid w:val="00C24522"/>
    <w:rsid w:val="00C25183"/>
    <w:rsid w:val="00C258BA"/>
    <w:rsid w:val="00C25DB5"/>
    <w:rsid w:val="00C264FB"/>
    <w:rsid w:val="00C27120"/>
    <w:rsid w:val="00C33661"/>
    <w:rsid w:val="00C33853"/>
    <w:rsid w:val="00C33E4B"/>
    <w:rsid w:val="00C42B1C"/>
    <w:rsid w:val="00C43778"/>
    <w:rsid w:val="00C4647B"/>
    <w:rsid w:val="00C46823"/>
    <w:rsid w:val="00C47C5B"/>
    <w:rsid w:val="00C51D7C"/>
    <w:rsid w:val="00C54734"/>
    <w:rsid w:val="00C560C2"/>
    <w:rsid w:val="00C620A3"/>
    <w:rsid w:val="00C63246"/>
    <w:rsid w:val="00C63D2B"/>
    <w:rsid w:val="00C63D7F"/>
    <w:rsid w:val="00C63DAC"/>
    <w:rsid w:val="00C6440D"/>
    <w:rsid w:val="00C64D25"/>
    <w:rsid w:val="00C652F8"/>
    <w:rsid w:val="00C653B9"/>
    <w:rsid w:val="00C666A3"/>
    <w:rsid w:val="00C66DBB"/>
    <w:rsid w:val="00C67A7C"/>
    <w:rsid w:val="00C70674"/>
    <w:rsid w:val="00C7378F"/>
    <w:rsid w:val="00C74916"/>
    <w:rsid w:val="00C801C7"/>
    <w:rsid w:val="00C835DD"/>
    <w:rsid w:val="00C83EDB"/>
    <w:rsid w:val="00C844CE"/>
    <w:rsid w:val="00C85271"/>
    <w:rsid w:val="00C85649"/>
    <w:rsid w:val="00C86AA6"/>
    <w:rsid w:val="00C90345"/>
    <w:rsid w:val="00C910B7"/>
    <w:rsid w:val="00C932CE"/>
    <w:rsid w:val="00C93DCD"/>
    <w:rsid w:val="00C944AF"/>
    <w:rsid w:val="00C95A48"/>
    <w:rsid w:val="00C95D09"/>
    <w:rsid w:val="00C966EF"/>
    <w:rsid w:val="00C971AF"/>
    <w:rsid w:val="00C978F1"/>
    <w:rsid w:val="00C97D64"/>
    <w:rsid w:val="00CA1E51"/>
    <w:rsid w:val="00CA2ABC"/>
    <w:rsid w:val="00CA34F5"/>
    <w:rsid w:val="00CB10DF"/>
    <w:rsid w:val="00CB12D8"/>
    <w:rsid w:val="00CB52FF"/>
    <w:rsid w:val="00CB6545"/>
    <w:rsid w:val="00CB77EE"/>
    <w:rsid w:val="00CC0AFD"/>
    <w:rsid w:val="00CC31B3"/>
    <w:rsid w:val="00CC3F99"/>
    <w:rsid w:val="00CC4274"/>
    <w:rsid w:val="00CC5E3A"/>
    <w:rsid w:val="00CC72AE"/>
    <w:rsid w:val="00CC7B68"/>
    <w:rsid w:val="00CD0AD3"/>
    <w:rsid w:val="00CD0D9F"/>
    <w:rsid w:val="00CD2548"/>
    <w:rsid w:val="00CD254C"/>
    <w:rsid w:val="00CD48C4"/>
    <w:rsid w:val="00CD4BA9"/>
    <w:rsid w:val="00CD6221"/>
    <w:rsid w:val="00CE021B"/>
    <w:rsid w:val="00CE0E3E"/>
    <w:rsid w:val="00CE37A6"/>
    <w:rsid w:val="00CE3CE4"/>
    <w:rsid w:val="00CE4A5F"/>
    <w:rsid w:val="00CE4C69"/>
    <w:rsid w:val="00CE52C5"/>
    <w:rsid w:val="00CF1020"/>
    <w:rsid w:val="00CF136F"/>
    <w:rsid w:val="00CF2213"/>
    <w:rsid w:val="00CF2592"/>
    <w:rsid w:val="00CF3A21"/>
    <w:rsid w:val="00D00CF4"/>
    <w:rsid w:val="00D0212E"/>
    <w:rsid w:val="00D04C97"/>
    <w:rsid w:val="00D06763"/>
    <w:rsid w:val="00D0799E"/>
    <w:rsid w:val="00D108FA"/>
    <w:rsid w:val="00D11DEA"/>
    <w:rsid w:val="00D12394"/>
    <w:rsid w:val="00D15706"/>
    <w:rsid w:val="00D16970"/>
    <w:rsid w:val="00D207FF"/>
    <w:rsid w:val="00D20B8E"/>
    <w:rsid w:val="00D21EE3"/>
    <w:rsid w:val="00D242E6"/>
    <w:rsid w:val="00D25AF8"/>
    <w:rsid w:val="00D26CC4"/>
    <w:rsid w:val="00D32B28"/>
    <w:rsid w:val="00D34B41"/>
    <w:rsid w:val="00D3571D"/>
    <w:rsid w:val="00D401B3"/>
    <w:rsid w:val="00D422B6"/>
    <w:rsid w:val="00D429EE"/>
    <w:rsid w:val="00D429F2"/>
    <w:rsid w:val="00D42AEB"/>
    <w:rsid w:val="00D46211"/>
    <w:rsid w:val="00D5174D"/>
    <w:rsid w:val="00D5295F"/>
    <w:rsid w:val="00D53CAA"/>
    <w:rsid w:val="00D53DDC"/>
    <w:rsid w:val="00D53F4C"/>
    <w:rsid w:val="00D54B20"/>
    <w:rsid w:val="00D556EF"/>
    <w:rsid w:val="00D60228"/>
    <w:rsid w:val="00D60AE2"/>
    <w:rsid w:val="00D620B8"/>
    <w:rsid w:val="00D64F0F"/>
    <w:rsid w:val="00D719FA"/>
    <w:rsid w:val="00D72AF3"/>
    <w:rsid w:val="00D73A35"/>
    <w:rsid w:val="00D73B27"/>
    <w:rsid w:val="00D748BE"/>
    <w:rsid w:val="00D80DA3"/>
    <w:rsid w:val="00D82155"/>
    <w:rsid w:val="00D835E1"/>
    <w:rsid w:val="00D848AF"/>
    <w:rsid w:val="00D92E70"/>
    <w:rsid w:val="00D93848"/>
    <w:rsid w:val="00D94A01"/>
    <w:rsid w:val="00D971E8"/>
    <w:rsid w:val="00D97AAB"/>
    <w:rsid w:val="00DA0523"/>
    <w:rsid w:val="00DA1535"/>
    <w:rsid w:val="00DA1834"/>
    <w:rsid w:val="00DA22B7"/>
    <w:rsid w:val="00DA3F12"/>
    <w:rsid w:val="00DA3F66"/>
    <w:rsid w:val="00DA4FF0"/>
    <w:rsid w:val="00DA79C2"/>
    <w:rsid w:val="00DB0FD4"/>
    <w:rsid w:val="00DB31AA"/>
    <w:rsid w:val="00DB35F6"/>
    <w:rsid w:val="00DB4DEB"/>
    <w:rsid w:val="00DC02A6"/>
    <w:rsid w:val="00DC0EC1"/>
    <w:rsid w:val="00DC2C22"/>
    <w:rsid w:val="00DC4C64"/>
    <w:rsid w:val="00DC5055"/>
    <w:rsid w:val="00DC5426"/>
    <w:rsid w:val="00DC593D"/>
    <w:rsid w:val="00DD2F9C"/>
    <w:rsid w:val="00DD5955"/>
    <w:rsid w:val="00DD7D6F"/>
    <w:rsid w:val="00DE06E8"/>
    <w:rsid w:val="00DE359C"/>
    <w:rsid w:val="00DE3A1E"/>
    <w:rsid w:val="00DE5BF3"/>
    <w:rsid w:val="00DE6673"/>
    <w:rsid w:val="00DF2802"/>
    <w:rsid w:val="00DF343A"/>
    <w:rsid w:val="00DF408E"/>
    <w:rsid w:val="00DF5D27"/>
    <w:rsid w:val="00E00EE4"/>
    <w:rsid w:val="00E119A1"/>
    <w:rsid w:val="00E11E88"/>
    <w:rsid w:val="00E13177"/>
    <w:rsid w:val="00E1325A"/>
    <w:rsid w:val="00E13A68"/>
    <w:rsid w:val="00E13AF1"/>
    <w:rsid w:val="00E14E37"/>
    <w:rsid w:val="00E1523D"/>
    <w:rsid w:val="00E1684D"/>
    <w:rsid w:val="00E20DA9"/>
    <w:rsid w:val="00E21131"/>
    <w:rsid w:val="00E212A9"/>
    <w:rsid w:val="00E217E8"/>
    <w:rsid w:val="00E22259"/>
    <w:rsid w:val="00E23267"/>
    <w:rsid w:val="00E2420D"/>
    <w:rsid w:val="00E2499D"/>
    <w:rsid w:val="00E252B3"/>
    <w:rsid w:val="00E265C9"/>
    <w:rsid w:val="00E30261"/>
    <w:rsid w:val="00E33D07"/>
    <w:rsid w:val="00E35B53"/>
    <w:rsid w:val="00E36318"/>
    <w:rsid w:val="00E37043"/>
    <w:rsid w:val="00E37929"/>
    <w:rsid w:val="00E4067C"/>
    <w:rsid w:val="00E40E5E"/>
    <w:rsid w:val="00E4768F"/>
    <w:rsid w:val="00E510AB"/>
    <w:rsid w:val="00E5354F"/>
    <w:rsid w:val="00E53AA1"/>
    <w:rsid w:val="00E55CED"/>
    <w:rsid w:val="00E561B1"/>
    <w:rsid w:val="00E57647"/>
    <w:rsid w:val="00E61C1A"/>
    <w:rsid w:val="00E627A2"/>
    <w:rsid w:val="00E63124"/>
    <w:rsid w:val="00E63370"/>
    <w:rsid w:val="00E65AB8"/>
    <w:rsid w:val="00E65AF0"/>
    <w:rsid w:val="00E66E8D"/>
    <w:rsid w:val="00E71009"/>
    <w:rsid w:val="00E718C0"/>
    <w:rsid w:val="00E722B4"/>
    <w:rsid w:val="00E732DF"/>
    <w:rsid w:val="00E73407"/>
    <w:rsid w:val="00E73ACF"/>
    <w:rsid w:val="00E73E38"/>
    <w:rsid w:val="00E74C6D"/>
    <w:rsid w:val="00E7528F"/>
    <w:rsid w:val="00E769E7"/>
    <w:rsid w:val="00E80EDA"/>
    <w:rsid w:val="00E82B95"/>
    <w:rsid w:val="00E82C6E"/>
    <w:rsid w:val="00E835CC"/>
    <w:rsid w:val="00E87E7A"/>
    <w:rsid w:val="00E91ED6"/>
    <w:rsid w:val="00E92797"/>
    <w:rsid w:val="00E9317E"/>
    <w:rsid w:val="00E94981"/>
    <w:rsid w:val="00E964B8"/>
    <w:rsid w:val="00E976BD"/>
    <w:rsid w:val="00E9789B"/>
    <w:rsid w:val="00E97D60"/>
    <w:rsid w:val="00EA0709"/>
    <w:rsid w:val="00EA1440"/>
    <w:rsid w:val="00EA5051"/>
    <w:rsid w:val="00EA650C"/>
    <w:rsid w:val="00EA6BC2"/>
    <w:rsid w:val="00EA7C7D"/>
    <w:rsid w:val="00EB38F2"/>
    <w:rsid w:val="00EB5E4E"/>
    <w:rsid w:val="00EB6210"/>
    <w:rsid w:val="00EC078A"/>
    <w:rsid w:val="00EC08E3"/>
    <w:rsid w:val="00EC1BD6"/>
    <w:rsid w:val="00EC2F10"/>
    <w:rsid w:val="00EC316A"/>
    <w:rsid w:val="00EC3384"/>
    <w:rsid w:val="00ED026A"/>
    <w:rsid w:val="00ED214A"/>
    <w:rsid w:val="00ED3A1B"/>
    <w:rsid w:val="00ED3B95"/>
    <w:rsid w:val="00ED6B52"/>
    <w:rsid w:val="00ED7B56"/>
    <w:rsid w:val="00EE0857"/>
    <w:rsid w:val="00EE2D72"/>
    <w:rsid w:val="00EE400F"/>
    <w:rsid w:val="00EE7BA2"/>
    <w:rsid w:val="00EF1BB7"/>
    <w:rsid w:val="00EF29A0"/>
    <w:rsid w:val="00EF4BBF"/>
    <w:rsid w:val="00EF4F75"/>
    <w:rsid w:val="00EF5B6A"/>
    <w:rsid w:val="00F0121A"/>
    <w:rsid w:val="00F01E08"/>
    <w:rsid w:val="00F02820"/>
    <w:rsid w:val="00F02C71"/>
    <w:rsid w:val="00F02D51"/>
    <w:rsid w:val="00F03EFB"/>
    <w:rsid w:val="00F06472"/>
    <w:rsid w:val="00F103BA"/>
    <w:rsid w:val="00F11D39"/>
    <w:rsid w:val="00F15386"/>
    <w:rsid w:val="00F15EF8"/>
    <w:rsid w:val="00F21E1C"/>
    <w:rsid w:val="00F23B61"/>
    <w:rsid w:val="00F24445"/>
    <w:rsid w:val="00F26312"/>
    <w:rsid w:val="00F2748F"/>
    <w:rsid w:val="00F27D06"/>
    <w:rsid w:val="00F318C7"/>
    <w:rsid w:val="00F31C60"/>
    <w:rsid w:val="00F33DA7"/>
    <w:rsid w:val="00F3412F"/>
    <w:rsid w:val="00F354EF"/>
    <w:rsid w:val="00F356CD"/>
    <w:rsid w:val="00F368F4"/>
    <w:rsid w:val="00F36B5E"/>
    <w:rsid w:val="00F4013E"/>
    <w:rsid w:val="00F41377"/>
    <w:rsid w:val="00F41DB9"/>
    <w:rsid w:val="00F4298F"/>
    <w:rsid w:val="00F45036"/>
    <w:rsid w:val="00F524C3"/>
    <w:rsid w:val="00F53EF9"/>
    <w:rsid w:val="00F54261"/>
    <w:rsid w:val="00F5585E"/>
    <w:rsid w:val="00F563D5"/>
    <w:rsid w:val="00F56EC2"/>
    <w:rsid w:val="00F5736B"/>
    <w:rsid w:val="00F57436"/>
    <w:rsid w:val="00F61702"/>
    <w:rsid w:val="00F6201B"/>
    <w:rsid w:val="00F620F0"/>
    <w:rsid w:val="00F63B4B"/>
    <w:rsid w:val="00F63FAE"/>
    <w:rsid w:val="00F64C45"/>
    <w:rsid w:val="00F65EF4"/>
    <w:rsid w:val="00F673EA"/>
    <w:rsid w:val="00F67D19"/>
    <w:rsid w:val="00F80593"/>
    <w:rsid w:val="00F83B89"/>
    <w:rsid w:val="00F85C85"/>
    <w:rsid w:val="00F875E3"/>
    <w:rsid w:val="00F916B7"/>
    <w:rsid w:val="00F91EB0"/>
    <w:rsid w:val="00F92B03"/>
    <w:rsid w:val="00F93C5B"/>
    <w:rsid w:val="00F950E8"/>
    <w:rsid w:val="00F9631F"/>
    <w:rsid w:val="00F96860"/>
    <w:rsid w:val="00FA14DE"/>
    <w:rsid w:val="00FA183C"/>
    <w:rsid w:val="00FA2DE6"/>
    <w:rsid w:val="00FA2E23"/>
    <w:rsid w:val="00FA481E"/>
    <w:rsid w:val="00FA58EE"/>
    <w:rsid w:val="00FA65A9"/>
    <w:rsid w:val="00FA6B30"/>
    <w:rsid w:val="00FA7BD9"/>
    <w:rsid w:val="00FA7ED1"/>
    <w:rsid w:val="00FB0318"/>
    <w:rsid w:val="00FB0D69"/>
    <w:rsid w:val="00FB1DEA"/>
    <w:rsid w:val="00FB2A6F"/>
    <w:rsid w:val="00FB2D61"/>
    <w:rsid w:val="00FB4C29"/>
    <w:rsid w:val="00FB4FB1"/>
    <w:rsid w:val="00FB59E5"/>
    <w:rsid w:val="00FB78CE"/>
    <w:rsid w:val="00FC02EB"/>
    <w:rsid w:val="00FC1E14"/>
    <w:rsid w:val="00FC2BAA"/>
    <w:rsid w:val="00FC4A0B"/>
    <w:rsid w:val="00FC6900"/>
    <w:rsid w:val="00FD0169"/>
    <w:rsid w:val="00FD0A0A"/>
    <w:rsid w:val="00FD10B4"/>
    <w:rsid w:val="00FD1439"/>
    <w:rsid w:val="00FD6C01"/>
    <w:rsid w:val="00FD7723"/>
    <w:rsid w:val="00FE0CE1"/>
    <w:rsid w:val="00FE15A6"/>
    <w:rsid w:val="00FE4D2A"/>
    <w:rsid w:val="00FF1ACA"/>
    <w:rsid w:val="00FF3964"/>
    <w:rsid w:val="00FF3A71"/>
    <w:rsid w:val="00FF46C3"/>
    <w:rsid w:val="00FF4951"/>
    <w:rsid w:val="00FF76B9"/>
    <w:rsid w:val="00FF7779"/>
    <w:rsid w:val="00FF7EFE"/>
    <w:rsid w:val="02E24FCE"/>
    <w:rsid w:val="02E9AB55"/>
    <w:rsid w:val="03CF0FEA"/>
    <w:rsid w:val="048C6645"/>
    <w:rsid w:val="08A326FF"/>
    <w:rsid w:val="0B9BCCCF"/>
    <w:rsid w:val="0D7DF434"/>
    <w:rsid w:val="0E15F086"/>
    <w:rsid w:val="1485AB6C"/>
    <w:rsid w:val="14EB8AD2"/>
    <w:rsid w:val="172B2C9C"/>
    <w:rsid w:val="1A303124"/>
    <w:rsid w:val="1BBA8A07"/>
    <w:rsid w:val="1D364ABC"/>
    <w:rsid w:val="1EBEBB59"/>
    <w:rsid w:val="1F11A512"/>
    <w:rsid w:val="2218544C"/>
    <w:rsid w:val="2254D9DA"/>
    <w:rsid w:val="243A89B4"/>
    <w:rsid w:val="24B17836"/>
    <w:rsid w:val="26ED5467"/>
    <w:rsid w:val="28C82F7B"/>
    <w:rsid w:val="2D01BF4F"/>
    <w:rsid w:val="2D23CD77"/>
    <w:rsid w:val="2E77C3EE"/>
    <w:rsid w:val="31373C43"/>
    <w:rsid w:val="31E7DEC3"/>
    <w:rsid w:val="31FF7446"/>
    <w:rsid w:val="3804380D"/>
    <w:rsid w:val="38D21FCA"/>
    <w:rsid w:val="38E30F1D"/>
    <w:rsid w:val="390989F9"/>
    <w:rsid w:val="394658F9"/>
    <w:rsid w:val="394C95E3"/>
    <w:rsid w:val="3A229815"/>
    <w:rsid w:val="3A2356D5"/>
    <w:rsid w:val="3B5D5B3C"/>
    <w:rsid w:val="3B9B5197"/>
    <w:rsid w:val="3C68C1E9"/>
    <w:rsid w:val="3DD53B4B"/>
    <w:rsid w:val="3F6A169A"/>
    <w:rsid w:val="42232CE6"/>
    <w:rsid w:val="425080B8"/>
    <w:rsid w:val="436AAA2F"/>
    <w:rsid w:val="4479E189"/>
    <w:rsid w:val="4480537E"/>
    <w:rsid w:val="448A1498"/>
    <w:rsid w:val="448F6A5F"/>
    <w:rsid w:val="46101803"/>
    <w:rsid w:val="4844C739"/>
    <w:rsid w:val="4AD2C37D"/>
    <w:rsid w:val="4CFDBD46"/>
    <w:rsid w:val="4D7DA5F1"/>
    <w:rsid w:val="4E9E6B1D"/>
    <w:rsid w:val="4F09D6CA"/>
    <w:rsid w:val="50AD2B40"/>
    <w:rsid w:val="5149C6A6"/>
    <w:rsid w:val="54E4DE5B"/>
    <w:rsid w:val="57C66521"/>
    <w:rsid w:val="59299C09"/>
    <w:rsid w:val="5B9CF54D"/>
    <w:rsid w:val="604D800E"/>
    <w:rsid w:val="63367218"/>
    <w:rsid w:val="64A494D9"/>
    <w:rsid w:val="65E85346"/>
    <w:rsid w:val="664D9CAD"/>
    <w:rsid w:val="665B0DD4"/>
    <w:rsid w:val="6D64A2D9"/>
    <w:rsid w:val="6FC8A14B"/>
    <w:rsid w:val="708B81AD"/>
    <w:rsid w:val="727EBF84"/>
    <w:rsid w:val="7340FF72"/>
    <w:rsid w:val="745E640A"/>
    <w:rsid w:val="74F5C53B"/>
    <w:rsid w:val="75E95A0D"/>
    <w:rsid w:val="770C2F6B"/>
    <w:rsid w:val="7B7809FB"/>
    <w:rsid w:val="7CBF3C0C"/>
    <w:rsid w:val="7D490FD8"/>
    <w:rsid w:val="7D9898F1"/>
    <w:rsid w:val="7DC46A39"/>
    <w:rsid w:val="7E05D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6C461"/>
  <w15:docId w15:val="{4E03A77F-7E3A-4576-8924-605105BD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27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39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CE52C5"/>
    <w:pPr>
      <w:keepNext/>
      <w:spacing w:before="240" w:after="60" w:line="240" w:lineRule="auto"/>
      <w:outlineLvl w:val="2"/>
    </w:pPr>
    <w:rPr>
      <w:rFonts w:ascii="Tahoma" w:eastAsia="Times New Roman" w:hAnsi="Tahoma" w:cs="Tahoma"/>
      <w:b/>
      <w:bCs/>
      <w:i/>
      <w:iCs/>
      <w:color w:val="000000"/>
      <w:sz w:val="21"/>
      <w:szCs w:val="21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64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CE52C5"/>
    <w:rPr>
      <w:rFonts w:ascii="Tahoma" w:eastAsia="Times New Roman" w:hAnsi="Tahoma" w:cs="Tahoma"/>
      <w:b/>
      <w:bCs/>
      <w:i/>
      <w:iCs/>
      <w:color w:val="000000"/>
      <w:sz w:val="21"/>
      <w:szCs w:val="2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647B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8F9"/>
  </w:style>
  <w:style w:type="paragraph" w:styleId="Stopka">
    <w:name w:val="footer"/>
    <w:basedOn w:val="Normalny"/>
    <w:link w:val="Stopka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8F9"/>
  </w:style>
  <w:style w:type="paragraph" w:styleId="Tekstdymka">
    <w:name w:val="Balloon Text"/>
    <w:basedOn w:val="Normalny"/>
    <w:link w:val="TekstdymkaZnak"/>
    <w:uiPriority w:val="99"/>
    <w:semiHidden/>
    <w:unhideWhenUsed/>
    <w:rsid w:val="000F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38F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502B2"/>
    <w:rPr>
      <w:color w:val="0000FF"/>
      <w:u w:val="single"/>
    </w:rPr>
  </w:style>
  <w:style w:type="table" w:styleId="Tabela-Siatka">
    <w:name w:val="Table Grid"/>
    <w:basedOn w:val="Standardowy"/>
    <w:rsid w:val="00AF0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Wyliczanie,Obiekt,normalny tekst,Akapit z listą31,Bullets,List Paragraph1,Akapit z listą5,lp1,List Paragraph2,Bullet Number,ISCG Numerowanie,lp11,List Paragraph11,Bullet 1,Use Case List Paragraph,2 heading"/>
    <w:basedOn w:val="Normalny"/>
    <w:link w:val="AkapitzlistZnak"/>
    <w:uiPriority w:val="34"/>
    <w:qFormat/>
    <w:rsid w:val="00CE52C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lp1 Znak,List Paragraph2 Znak,Bullet Number Znak,ISCG Numerowanie Znak"/>
    <w:link w:val="Akapitzlist"/>
    <w:uiPriority w:val="34"/>
    <w:qFormat/>
    <w:locked/>
    <w:rsid w:val="00143CA3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22AE5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DA4FF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A4FF0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8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385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859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000B0"/>
    <w:pPr>
      <w:spacing w:after="0" w:line="240" w:lineRule="auto"/>
    </w:pPr>
    <w:rPr>
      <w:rFonts w:ascii="Consolas" w:eastAsiaTheme="minorEastAsia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000B0"/>
    <w:rPr>
      <w:rFonts w:ascii="Consolas" w:eastAsiaTheme="minorEastAsia" w:hAnsi="Consolas"/>
      <w:sz w:val="21"/>
      <w:szCs w:val="21"/>
    </w:rPr>
  </w:style>
  <w:style w:type="paragraph" w:customStyle="1" w:styleId="Default">
    <w:name w:val="Default"/>
    <w:rsid w:val="00B439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3092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54E0"/>
    <w:rPr>
      <w:lang w:eastAsia="en-US"/>
    </w:rPr>
  </w:style>
  <w:style w:type="paragraph" w:styleId="Poprawka">
    <w:name w:val="Revision"/>
    <w:hidden/>
    <w:uiPriority w:val="99"/>
    <w:semiHidden/>
    <w:rsid w:val="00A56646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52C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C129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12909"/>
    <w:rPr>
      <w:lang w:eastAsia="en-US"/>
    </w:rPr>
  </w:style>
  <w:style w:type="character" w:styleId="Odwoanieprzypisudolnego">
    <w:name w:val="footnote reference"/>
    <w:aliases w:val="Footnote symbol"/>
    <w:basedOn w:val="Domylnaczcionkaakapitu"/>
    <w:uiPriority w:val="99"/>
    <w:semiHidden/>
    <w:unhideWhenUsed/>
    <w:rsid w:val="00C12909"/>
    <w:rPr>
      <w:vertAlign w:val="superscript"/>
    </w:rPr>
  </w:style>
  <w:style w:type="paragraph" w:styleId="Bezodstpw">
    <w:name w:val="No Spacing"/>
    <w:uiPriority w:val="1"/>
    <w:qFormat/>
    <w:rsid w:val="009F407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4">
    <w:name w:val="Font Style14"/>
    <w:rsid w:val="00C25DB5"/>
    <w:rPr>
      <w:rFonts w:ascii="Times New Roman" w:hAnsi="Times New Roman" w:cs="Times New Roman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6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60D"/>
    <w:rPr>
      <w:b/>
      <w:bCs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8647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8647B"/>
    <w:rPr>
      <w:sz w:val="22"/>
      <w:szCs w:val="22"/>
      <w:lang w:eastAsia="en-US"/>
    </w:rPr>
  </w:style>
  <w:style w:type="character" w:customStyle="1" w:styleId="CommentReference1">
    <w:name w:val="Comment Reference1"/>
    <w:basedOn w:val="Domylnaczcionkaakapitu"/>
    <w:uiPriority w:val="99"/>
    <w:unhideWhenUsed/>
    <w:rsid w:val="00C118D9"/>
    <w:rPr>
      <w:sz w:val="16"/>
      <w:szCs w:val="16"/>
    </w:rPr>
  </w:style>
  <w:style w:type="paragraph" w:customStyle="1" w:styleId="CommentText1">
    <w:name w:val="Comment Text1"/>
    <w:basedOn w:val="Normalny"/>
    <w:uiPriority w:val="99"/>
    <w:unhideWhenUsed/>
    <w:rsid w:val="00C118D9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C118D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39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4539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5398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customStyle="1" w:styleId="NumPar1">
    <w:name w:val="NumPar 1"/>
    <w:basedOn w:val="Normalny"/>
    <w:next w:val="Normalny"/>
    <w:rsid w:val="00453989"/>
    <w:pPr>
      <w:numPr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453989"/>
    <w:pPr>
      <w:numPr>
        <w:ilvl w:val="1"/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453989"/>
    <w:pPr>
      <w:numPr>
        <w:ilvl w:val="2"/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453989"/>
    <w:pPr>
      <w:numPr>
        <w:ilvl w:val="3"/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%20Antonowicz\AppData\Local\Microsoft\Windows\Temporary%20Internet%20Files\Content.Outlook\DBOFSHAR\RDOS_Warszawa_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5EC8C062E264AA6CFC5864D2B851E" ma:contentTypeVersion="6" ma:contentTypeDescription="Utwórz nowy dokument." ma:contentTypeScope="" ma:versionID="0cf32539cb25fb78fb7c2f268fb63aaa">
  <xsd:schema xmlns:xsd="http://www.w3.org/2001/XMLSchema" xmlns:xs="http://www.w3.org/2001/XMLSchema" xmlns:p="http://schemas.microsoft.com/office/2006/metadata/properties" xmlns:ns2="613d406e-93ff-45bf-ae59-2c84af6e72e8" xmlns:ns3="40e5fe8a-9503-42fc-a960-f0006609d1bb" targetNamespace="http://schemas.microsoft.com/office/2006/metadata/properties" ma:root="true" ma:fieldsID="d2657f710f127be8b5e253c4bf73f6cd" ns2:_="" ns3:_="">
    <xsd:import namespace="613d406e-93ff-45bf-ae59-2c84af6e72e8"/>
    <xsd:import namespace="40e5fe8a-9503-42fc-a960-f0006609d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d406e-93ff-45bf-ae59-2c84af6e7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5fe8a-9503-42fc-a960-f0006609d1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E4C5C-29FC-4F0B-9DCA-EEB99908C8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74C4AE-E22D-4D7D-B4A1-ADD8872F5C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BA2972-F481-4991-B153-EF83F9BE4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B9DD2F-5BC0-4E91-BF9E-C68867E38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d406e-93ff-45bf-ae59-2c84af6e72e8"/>
    <ds:schemaRef ds:uri="40e5fe8a-9503-42fc-a960-f0006609d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RDOS_Warszawa_.dot</Template>
  <TotalTime>128</TotalTime>
  <Pages>4</Pages>
  <Words>1063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7432</CharactersWithSpaces>
  <SharedDoc>false</SharedDoc>
  <HLinks>
    <vt:vector size="30" baseType="variant">
      <vt:variant>
        <vt:i4>524586</vt:i4>
      </vt:variant>
      <vt:variant>
        <vt:i4>12</vt:i4>
      </vt:variant>
      <vt:variant>
        <vt:i4>0</vt:i4>
      </vt:variant>
      <vt:variant>
        <vt:i4>5</vt:i4>
      </vt:variant>
      <vt:variant>
        <vt:lpwstr>https://www.gov.pl/web/rdos-warszawa/sygnalista---zgłoszenie-naruszenia-prawa</vt:lpwstr>
      </vt:variant>
      <vt:variant>
        <vt:lpwstr/>
      </vt:variant>
      <vt:variant>
        <vt:i4>3932213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https://bazakonkurencyjnosci.funduszeeuropejskie.gov.pl/pomoc/50-dodanie-ofertydoogloszenia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4980841</vt:i4>
      </vt:variant>
      <vt:variant>
        <vt:i4>3</vt:i4>
      </vt:variant>
      <vt:variant>
        <vt:i4>0</vt:i4>
      </vt:variant>
      <vt:variant>
        <vt:i4>5</vt:i4>
      </vt:variant>
      <vt:variant>
        <vt:lpwstr>mailto:zampub@warszawa.rdos.gov.pl</vt:lpwstr>
      </vt:variant>
      <vt:variant>
        <vt:lpwstr/>
      </vt:variant>
      <vt:variant>
        <vt:i4>4325380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https://www.gov.pl/web/rdos-warszawa/kontakt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Bronowicz</dc:creator>
  <cp:keywords/>
  <dc:description/>
  <cp:lastModifiedBy>barbara.szydlo</cp:lastModifiedBy>
  <cp:revision>6</cp:revision>
  <cp:lastPrinted>2024-12-07T02:39:00Z</cp:lastPrinted>
  <dcterms:created xsi:type="dcterms:W3CDTF">2026-04-29T17:51:00Z</dcterms:created>
  <dcterms:modified xsi:type="dcterms:W3CDTF">2026-04-29T20:17:00Z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0x0101002965EC8C062E264AA6CFC5864D2B851E</vt:lpwstr>
  </property>
</Properties>
</file>